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95BB6" w14:textId="77777777" w:rsidR="00A70001" w:rsidRPr="00721164" w:rsidRDefault="00721164" w:rsidP="00721164">
      <w:pPr>
        <w:pStyle w:val="ab"/>
        <w:spacing w:after="240" w:line="400" w:lineRule="exact"/>
        <w:ind w:firstLineChars="450" w:firstLine="2375"/>
        <w:jc w:val="right"/>
        <w:rPr>
          <w:u w:val="single"/>
        </w:rPr>
      </w:pPr>
      <w:r>
        <w:rPr>
          <w:rFonts w:hint="eastAsia"/>
          <w:spacing w:val="60"/>
          <w:sz w:val="40"/>
        </w:rPr>
        <w:t>戊</w:t>
      </w:r>
      <w:r w:rsidR="00A70001" w:rsidRPr="00721164">
        <w:rPr>
          <w:rFonts w:hint="eastAsia"/>
          <w:spacing w:val="60"/>
          <w:sz w:val="40"/>
        </w:rPr>
        <w:t>、</w:t>
      </w:r>
      <w:r>
        <w:rPr>
          <w:rFonts w:hint="eastAsia"/>
          <w:spacing w:val="60"/>
          <w:sz w:val="40"/>
        </w:rPr>
        <w:t>決算修</w:t>
      </w:r>
    </w:p>
    <w:p w14:paraId="00802838" w14:textId="3820DDDE" w:rsidR="00694E13" w:rsidRPr="002D1032" w:rsidRDefault="00537A28" w:rsidP="00694E13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t>壹</w:t>
      </w:r>
      <w:r w:rsidR="00694E13" w:rsidRPr="002D1032">
        <w:rPr>
          <w:rFonts w:hint="eastAsia"/>
          <w:u w:val="single"/>
        </w:rPr>
        <w:t>、中華民國</w:t>
      </w:r>
      <w:r w:rsidR="00694E13">
        <w:rPr>
          <w:rFonts w:ascii="標楷體" w:hAnsi="標楷體" w:hint="eastAsia"/>
          <w:u w:val="single"/>
        </w:rPr>
        <w:t>11</w:t>
      </w:r>
      <w:r w:rsidR="000204B2">
        <w:rPr>
          <w:rFonts w:ascii="標楷體" w:hAnsi="標楷體" w:hint="eastAsia"/>
          <w:u w:val="single"/>
        </w:rPr>
        <w:t>3</w:t>
      </w:r>
      <w:r w:rsidR="00694E13" w:rsidRPr="002D1032">
        <w:rPr>
          <w:rFonts w:hint="eastAsia"/>
          <w:u w:val="single"/>
        </w:rPr>
        <w:t>年度</w:t>
      </w:r>
      <w:r w:rsidR="00694E13">
        <w:rPr>
          <w:rFonts w:hint="eastAsia"/>
          <w:u w:val="single"/>
        </w:rPr>
        <w:t>中央政府</w:t>
      </w:r>
    </w:p>
    <w:tbl>
      <w:tblPr>
        <w:tblW w:w="10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56"/>
        <w:gridCol w:w="94"/>
        <w:gridCol w:w="247"/>
        <w:gridCol w:w="2384"/>
        <w:gridCol w:w="3543"/>
        <w:gridCol w:w="1421"/>
        <w:gridCol w:w="992"/>
        <w:gridCol w:w="1278"/>
        <w:gridCol w:w="16"/>
      </w:tblGrid>
      <w:tr w:rsidR="00355878" w:rsidRPr="00647E19" w14:paraId="0478679B" w14:textId="77777777" w:rsidTr="00355878">
        <w:trPr>
          <w:gridAfter w:val="1"/>
          <w:wAfter w:w="16" w:type="dxa"/>
          <w:cantSplit/>
          <w:trHeight w:hRule="exact" w:val="255"/>
          <w:jc w:val="center"/>
        </w:trPr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38A50" w14:textId="77777777" w:rsidR="00355878" w:rsidRPr="00083E6E" w:rsidRDefault="00355878" w:rsidP="00D02D94">
            <w:pPr>
              <w:jc w:val="center"/>
              <w:rPr>
                <w:rFonts w:eastAsia="標楷體"/>
                <w:sz w:val="20"/>
              </w:rPr>
            </w:pPr>
            <w:r w:rsidRPr="00083E6E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959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A2E1214" w14:textId="77777777" w:rsidR="00355878" w:rsidRPr="00647E19" w:rsidRDefault="00355878" w:rsidP="00D02D94">
            <w:pPr>
              <w:ind w:right="7"/>
              <w:jc w:val="both"/>
              <w:rPr>
                <w:rFonts w:eastAsia="標楷體"/>
                <w:sz w:val="20"/>
              </w:rPr>
            </w:pPr>
            <w:r w:rsidRPr="00647E19">
              <w:rPr>
                <w:rFonts w:eastAsia="標楷體" w:hint="eastAsia"/>
                <w:sz w:val="20"/>
              </w:rPr>
              <w:t>門併計</w:t>
            </w:r>
          </w:p>
        </w:tc>
      </w:tr>
      <w:tr w:rsidR="00355878" w14:paraId="33180F4B" w14:textId="77777777" w:rsidTr="00355878">
        <w:trPr>
          <w:gridAfter w:val="1"/>
          <w:wAfter w:w="16" w:type="dxa"/>
          <w:cantSplit/>
          <w:trHeight w:hRule="exact" w:val="255"/>
          <w:jc w:val="center"/>
        </w:trPr>
        <w:tc>
          <w:tcPr>
            <w:tcW w:w="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B4CB9" w14:textId="77777777" w:rsidR="00355878" w:rsidRPr="00083E6E" w:rsidRDefault="00355878" w:rsidP="00D02D94">
            <w:pPr>
              <w:jc w:val="center"/>
              <w:rPr>
                <w:rFonts w:eastAsia="標楷體"/>
                <w:sz w:val="20"/>
              </w:rPr>
            </w:pPr>
            <w:r w:rsidRPr="00083E6E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959" w:type="dxa"/>
            <w:gridSpan w:val="7"/>
            <w:vMerge/>
            <w:tcBorders>
              <w:left w:val="nil"/>
              <w:bottom w:val="single" w:sz="4" w:space="0" w:color="auto"/>
              <w:right w:val="nil"/>
            </w:tcBorders>
          </w:tcPr>
          <w:p w14:paraId="0A2B1D84" w14:textId="77777777" w:rsidR="00355878" w:rsidRDefault="00355878" w:rsidP="00D02D94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694E13" w14:paraId="56922B01" w14:textId="77777777" w:rsidTr="00355878">
        <w:trPr>
          <w:cantSplit/>
          <w:trHeight w:hRule="exact" w:val="369"/>
          <w:jc w:val="center"/>
        </w:trPr>
        <w:tc>
          <w:tcPr>
            <w:tcW w:w="3278" w:type="dxa"/>
            <w:gridSpan w:val="5"/>
            <w:vMerge w:val="restart"/>
            <w:tcBorders>
              <w:left w:val="nil"/>
            </w:tcBorders>
            <w:vAlign w:val="center"/>
          </w:tcPr>
          <w:p w14:paraId="3D0F8EE2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3543" w:type="dxa"/>
            <w:vMerge w:val="restart"/>
            <w:vAlign w:val="center"/>
          </w:tcPr>
          <w:p w14:paraId="18E93764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3707" w:type="dxa"/>
            <w:gridSpan w:val="4"/>
            <w:tcBorders>
              <w:right w:val="nil"/>
            </w:tcBorders>
            <w:vAlign w:val="center"/>
          </w:tcPr>
          <w:p w14:paraId="45FEAF26" w14:textId="77777777" w:rsidR="00694E13" w:rsidRPr="002D1032" w:rsidRDefault="00694E13" w:rsidP="006D1CE3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694E13" w14:paraId="34329F53" w14:textId="77777777" w:rsidTr="00355878">
        <w:trPr>
          <w:cantSplit/>
          <w:trHeight w:hRule="exact" w:val="369"/>
          <w:jc w:val="center"/>
        </w:trPr>
        <w:tc>
          <w:tcPr>
            <w:tcW w:w="3278" w:type="dxa"/>
            <w:gridSpan w:val="5"/>
            <w:vMerge/>
            <w:tcBorders>
              <w:left w:val="nil"/>
            </w:tcBorders>
            <w:vAlign w:val="center"/>
          </w:tcPr>
          <w:p w14:paraId="4088BC46" w14:textId="77777777" w:rsidR="00694E13" w:rsidRPr="002D1032" w:rsidRDefault="00694E13" w:rsidP="006D1CE3">
            <w:pPr>
              <w:pStyle w:val="afa"/>
              <w:ind w:left="72" w:right="72"/>
            </w:pPr>
          </w:p>
        </w:tc>
        <w:tc>
          <w:tcPr>
            <w:tcW w:w="3543" w:type="dxa"/>
            <w:vMerge/>
            <w:vAlign w:val="center"/>
          </w:tcPr>
          <w:p w14:paraId="58ABAD62" w14:textId="77777777" w:rsidR="00694E13" w:rsidRPr="002D1032" w:rsidRDefault="00694E13" w:rsidP="006D1CE3">
            <w:pPr>
              <w:pStyle w:val="afa"/>
              <w:ind w:left="72" w:right="72"/>
            </w:pPr>
          </w:p>
        </w:tc>
        <w:tc>
          <w:tcPr>
            <w:tcW w:w="2413" w:type="dxa"/>
            <w:gridSpan w:val="2"/>
            <w:vAlign w:val="center"/>
          </w:tcPr>
          <w:p w14:paraId="4D276E47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4" w:type="dxa"/>
            <w:gridSpan w:val="2"/>
            <w:tcBorders>
              <w:right w:val="nil"/>
            </w:tcBorders>
            <w:vAlign w:val="center"/>
          </w:tcPr>
          <w:p w14:paraId="7CBE8649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</w:p>
        </w:tc>
      </w:tr>
      <w:tr w:rsidR="00694E13" w14:paraId="7FB9C2D2" w14:textId="77777777" w:rsidTr="00355878"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14:paraId="1516EFEC" w14:textId="77777777" w:rsidR="00694E13" w:rsidRPr="002D1032" w:rsidRDefault="00694E13" w:rsidP="006D1CE3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14:paraId="2BFEF020" w14:textId="77777777" w:rsidR="00694E13" w:rsidRPr="002D1032" w:rsidRDefault="00694E13" w:rsidP="006D1CE3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47" w:type="dxa"/>
            <w:tcBorders>
              <w:bottom w:val="single" w:sz="4" w:space="0" w:color="auto"/>
            </w:tcBorders>
            <w:vAlign w:val="center"/>
          </w:tcPr>
          <w:p w14:paraId="6E4EC8B9" w14:textId="77777777" w:rsidR="00694E13" w:rsidRPr="002D1032" w:rsidRDefault="00694E13" w:rsidP="006D1CE3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384" w:type="dxa"/>
            <w:tcBorders>
              <w:bottom w:val="single" w:sz="4" w:space="0" w:color="auto"/>
            </w:tcBorders>
            <w:vAlign w:val="center"/>
          </w:tcPr>
          <w:p w14:paraId="5F775DE3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0159B0E6" w14:textId="77777777" w:rsidR="00694E13" w:rsidRPr="002D1032" w:rsidRDefault="00694E13" w:rsidP="006D1CE3">
            <w:pPr>
              <w:pStyle w:val="afa"/>
              <w:ind w:left="72" w:right="72"/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14:paraId="68E41C74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2247120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14:paraId="1B14958B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0204B2" w:rsidRPr="009646F3" w14:paraId="54D2EB46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473DD84" w14:textId="77777777" w:rsidR="000204B2" w:rsidRPr="009646F3" w:rsidRDefault="000204B2" w:rsidP="000204B2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3C05C1BB" w14:textId="77777777" w:rsidR="000204B2" w:rsidRPr="009646F3" w:rsidRDefault="000204B2" w:rsidP="000204B2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43E6064A" w14:textId="77777777" w:rsidR="000204B2" w:rsidRPr="009646F3" w:rsidRDefault="000204B2" w:rsidP="000204B2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6A8C192D" w14:textId="4627D80D" w:rsidR="000204B2" w:rsidRPr="0080711C" w:rsidRDefault="000204B2" w:rsidP="000204B2">
            <w:pPr>
              <w:pStyle w:val="1-321"/>
              <w:ind w:firstLineChars="0" w:firstLine="0"/>
              <w:rPr>
                <w:b/>
                <w:sz w:val="20"/>
              </w:rPr>
            </w:pPr>
            <w:r w:rsidRPr="0080711C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AEBA74" w14:textId="77777777" w:rsidR="000204B2" w:rsidRPr="0080711C" w:rsidRDefault="000204B2" w:rsidP="000204B2">
            <w:pPr>
              <w:pStyle w:val="44"/>
              <w:rPr>
                <w:b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933A539" w14:textId="31EE13DA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noProof/>
              </w:rPr>
              <w:t>222,775,079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562E35" w14:textId="5D07F7F4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1E37916E" w14:textId="0B72A2EE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noProof/>
              </w:rPr>
              <w:t>62,702,591</w:t>
            </w:r>
          </w:p>
        </w:tc>
      </w:tr>
      <w:tr w:rsidR="000204B2" w:rsidRPr="009646F3" w14:paraId="483915CB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3A98ACC1" w14:textId="46E88B12" w:rsidR="000204B2" w:rsidRPr="009646F3" w:rsidRDefault="000204B2" w:rsidP="000204B2">
            <w:pPr>
              <w:pStyle w:val="36"/>
              <w:jc w:val="center"/>
              <w:rPr>
                <w:noProof/>
              </w:rPr>
            </w:pPr>
            <w:r w:rsidRPr="00B955FB">
              <w:rPr>
                <w:noProof/>
              </w:rPr>
              <w:t>4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0E28372A" w14:textId="77777777" w:rsidR="000204B2" w:rsidRPr="009646F3" w:rsidRDefault="000204B2" w:rsidP="000204B2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37D911F0" w14:textId="77777777" w:rsidR="000204B2" w:rsidRPr="009646F3" w:rsidRDefault="000204B2" w:rsidP="000204B2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1D91E933" w14:textId="4C203C3D" w:rsidR="000204B2" w:rsidRPr="0080711C" w:rsidRDefault="000204B2" w:rsidP="000204B2">
            <w:pPr>
              <w:pStyle w:val="1-321"/>
              <w:ind w:firstLineChars="0" w:firstLine="0"/>
              <w:rPr>
                <w:b/>
                <w:sz w:val="20"/>
              </w:rPr>
            </w:pPr>
            <w:r w:rsidRPr="0080711C">
              <w:rPr>
                <w:rFonts w:hint="eastAsia"/>
                <w:b/>
                <w:noProof/>
                <w:sz w:val="20"/>
              </w:rPr>
              <w:t>財產收入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1AC082C" w14:textId="77777777" w:rsidR="000204B2" w:rsidRPr="009646F3" w:rsidRDefault="000204B2" w:rsidP="000204B2">
            <w:pPr>
              <w:pStyle w:val="44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FC22DC4" w14:textId="289B87CC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noProof/>
              </w:rPr>
              <w:t>186,518,129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62915F" w14:textId="57C6CF49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3B6FB9D6" w14:textId="21C294C3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rFonts w:hint="eastAsia"/>
                <w:noProof/>
              </w:rPr>
              <w:t>－</w:t>
            </w:r>
          </w:p>
        </w:tc>
      </w:tr>
      <w:tr w:rsidR="000204B2" w:rsidRPr="009646F3" w14:paraId="23261ADD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5105D86C" w14:textId="77777777" w:rsidR="000204B2" w:rsidRPr="009646F3" w:rsidRDefault="000204B2" w:rsidP="000204B2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684C929B" w14:textId="622C0588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  <w:r w:rsidRPr="00B955FB">
              <w:rPr>
                <w:b w:val="0"/>
                <w:noProof/>
              </w:rPr>
              <w:t>89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CA1294F" w14:textId="77777777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2DBAB635" w14:textId="0CF72C84" w:rsidR="000204B2" w:rsidRPr="009646F3" w:rsidRDefault="000204B2" w:rsidP="000204B2">
            <w:pPr>
              <w:pStyle w:val="1-321"/>
              <w:ind w:leftChars="100" w:left="240" w:firstLineChars="0" w:firstLine="0"/>
            </w:pPr>
            <w:r w:rsidRPr="00B955FB">
              <w:rPr>
                <w:rFonts w:hint="eastAsia"/>
                <w:noProof/>
              </w:rPr>
              <w:t>國防部所屬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EECE86B" w14:textId="77777777" w:rsidR="000204B2" w:rsidRPr="00355878" w:rsidRDefault="000204B2" w:rsidP="000204B2">
            <w:pPr>
              <w:pStyle w:val="44"/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19D308F" w14:textId="4B42C41C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186,518,129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5C8FC7" w14:textId="188AC938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3804971E" w14:textId="463A8ED9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</w:tr>
      <w:tr w:rsidR="000204B2" w:rsidRPr="009646F3" w14:paraId="214FB921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07E15646" w14:textId="77777777" w:rsidR="000204B2" w:rsidRPr="009646F3" w:rsidRDefault="000204B2" w:rsidP="000204B2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6AB76191" w14:textId="77777777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1826E2FA" w14:textId="4DDD23FF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  <w:r w:rsidRPr="00B955FB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6DE487E" w14:textId="47829412" w:rsidR="000204B2" w:rsidRPr="009646F3" w:rsidRDefault="000204B2" w:rsidP="000204B2">
            <w:pPr>
              <w:pStyle w:val="1-321"/>
              <w:ind w:leftChars="200" w:left="480" w:firstLineChars="0" w:firstLine="0"/>
            </w:pPr>
            <w:r w:rsidRPr="00B955FB">
              <w:rPr>
                <w:rFonts w:hint="eastAsia"/>
                <w:noProof/>
              </w:rPr>
              <w:t>財產孳息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88FE20A" w14:textId="3F96AFBD" w:rsidR="000204B2" w:rsidRPr="00994822" w:rsidRDefault="004603D7" w:rsidP="000204B2">
            <w:pPr>
              <w:pStyle w:val="44"/>
              <w:rPr>
                <w:color w:val="000000" w:themeColor="text1"/>
              </w:rPr>
            </w:pPr>
            <w:r w:rsidRPr="00994822">
              <w:rPr>
                <w:rFonts w:hint="eastAsia"/>
                <w:noProof/>
                <w:color w:val="000000" w:themeColor="text1"/>
              </w:rPr>
              <w:t>增列</w:t>
            </w:r>
            <w:r w:rsidR="002C1FCA" w:rsidRPr="00994822">
              <w:rPr>
                <w:rFonts w:hint="eastAsia"/>
                <w:noProof/>
                <w:color w:val="000000" w:themeColor="text1"/>
              </w:rPr>
              <w:t>誤列於114年度</w:t>
            </w:r>
            <w:r w:rsidRPr="00994822">
              <w:rPr>
                <w:rFonts w:hint="eastAsia"/>
                <w:noProof/>
                <w:color w:val="000000" w:themeColor="text1"/>
              </w:rPr>
              <w:t>國家中山科學研究院執行國防部補（捐）助計畫衍生之利息收入。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2DF726D" w14:textId="07DB16DC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8,437,363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357C70" w14:textId="13F33B47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0BF3C16A" w14:textId="2A465F47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</w:tr>
      <w:tr w:rsidR="000204B2" w:rsidRPr="009646F3" w14:paraId="69C0E6FC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0A7DF49E" w14:textId="6E14362A" w:rsidR="000204B2" w:rsidRPr="009646F3" w:rsidRDefault="000204B2" w:rsidP="000204B2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1D1E0BC5" w14:textId="77777777" w:rsidR="000204B2" w:rsidRPr="009646F3" w:rsidRDefault="000204B2" w:rsidP="000204B2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24B64B27" w14:textId="37BAD590" w:rsidR="000204B2" w:rsidRPr="009646F3" w:rsidRDefault="000204B2" w:rsidP="000204B2">
            <w:pPr>
              <w:pStyle w:val="36"/>
              <w:jc w:val="center"/>
            </w:pPr>
            <w:r w:rsidRPr="00B955FB">
              <w:rPr>
                <w:b w:val="0"/>
                <w:noProof/>
              </w:rPr>
              <w:t>3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06DCEB2" w14:textId="36CC5C74" w:rsidR="000204B2" w:rsidRPr="009646F3" w:rsidRDefault="000204B2" w:rsidP="000204B2">
            <w:pPr>
              <w:pStyle w:val="1-321"/>
              <w:ind w:leftChars="200" w:left="480" w:firstLineChars="0" w:firstLine="0"/>
              <w:rPr>
                <w:b/>
              </w:rPr>
            </w:pPr>
            <w:r w:rsidRPr="00B955FB">
              <w:rPr>
                <w:rFonts w:hint="eastAsia"/>
                <w:noProof/>
              </w:rPr>
              <w:t>廢舊物資售價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F9F26A2" w14:textId="0BF92E9C" w:rsidR="000204B2" w:rsidRPr="00994822" w:rsidRDefault="007660E9" w:rsidP="000204B2">
            <w:pPr>
              <w:pStyle w:val="44"/>
              <w:rPr>
                <w:b/>
                <w:color w:val="000000" w:themeColor="text1"/>
              </w:rPr>
            </w:pPr>
            <w:r w:rsidRPr="00994822">
              <w:rPr>
                <w:rFonts w:hint="eastAsia"/>
                <w:noProof/>
                <w:color w:val="000000" w:themeColor="text1"/>
              </w:rPr>
              <w:t>增列</w:t>
            </w:r>
            <w:r w:rsidR="002C1FCA" w:rsidRPr="00994822">
              <w:rPr>
                <w:rFonts w:hint="eastAsia"/>
                <w:noProof/>
                <w:color w:val="000000" w:themeColor="text1"/>
              </w:rPr>
              <w:t>誤列於114年度之</w:t>
            </w:r>
            <w:r w:rsidRPr="00994822">
              <w:rPr>
                <w:rFonts w:hint="eastAsia"/>
                <w:noProof/>
                <w:color w:val="000000" w:themeColor="text1"/>
              </w:rPr>
              <w:t>廢舊物資</w:t>
            </w:r>
            <w:r w:rsidR="002C1FCA" w:rsidRPr="00994822">
              <w:rPr>
                <w:rFonts w:hint="eastAsia"/>
                <w:noProof/>
                <w:color w:val="000000" w:themeColor="text1"/>
              </w:rPr>
              <w:t>標售</w:t>
            </w:r>
            <w:r w:rsidRPr="00994822">
              <w:rPr>
                <w:rFonts w:hint="eastAsia"/>
                <w:noProof/>
                <w:color w:val="000000" w:themeColor="text1"/>
              </w:rPr>
              <w:t>收入。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799CF85" w14:textId="70525590" w:rsidR="000204B2" w:rsidRPr="00AF6EAB" w:rsidRDefault="000204B2" w:rsidP="000204B2">
            <w:pPr>
              <w:pStyle w:val="36"/>
              <w:ind w:rightChars="10" w:right="24"/>
              <w:rPr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178,080,766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BB0F47" w14:textId="7B47EF21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2D45CC71" w14:textId="53449108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</w:tr>
      <w:tr w:rsidR="000204B2" w:rsidRPr="009646F3" w14:paraId="0A0BD552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286A4CE1" w14:textId="159FCCAF" w:rsidR="000204B2" w:rsidRPr="009646F3" w:rsidRDefault="000204B2" w:rsidP="000204B2">
            <w:pPr>
              <w:pStyle w:val="36"/>
              <w:jc w:val="center"/>
              <w:rPr>
                <w:b w:val="0"/>
                <w:noProof/>
              </w:rPr>
            </w:pPr>
            <w:r w:rsidRPr="00B955FB">
              <w:rPr>
                <w:noProof/>
              </w:rPr>
              <w:t>5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11142CD5" w14:textId="186ECD97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4E0899BB" w14:textId="77777777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3AFE772C" w14:textId="7B53253C" w:rsidR="000204B2" w:rsidRPr="0080711C" w:rsidRDefault="000204B2" w:rsidP="0038034E">
            <w:pPr>
              <w:pStyle w:val="1-321"/>
              <w:ind w:firstLineChars="0" w:firstLine="0"/>
              <w:rPr>
                <w:sz w:val="20"/>
              </w:rPr>
            </w:pPr>
            <w:r w:rsidRPr="0080711C">
              <w:rPr>
                <w:rFonts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F2E9D76" w14:textId="77777777" w:rsidR="000204B2" w:rsidRPr="00994822" w:rsidRDefault="000204B2" w:rsidP="000204B2">
            <w:pPr>
              <w:pStyle w:val="44"/>
              <w:rPr>
                <w:color w:val="000000" w:themeColor="text1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A5BA6D6" w14:textId="34C63C5C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1C39F5" w14:textId="75829389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0AE83A28" w14:textId="4603C8F6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noProof/>
              </w:rPr>
              <w:t>62,702,591</w:t>
            </w:r>
          </w:p>
        </w:tc>
      </w:tr>
      <w:tr w:rsidR="000204B2" w:rsidRPr="009646F3" w14:paraId="1FD1B77E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03035487" w14:textId="77777777" w:rsidR="000204B2" w:rsidRPr="009646F3" w:rsidRDefault="000204B2" w:rsidP="000204B2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31CE7930" w14:textId="2E7C011C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  <w:r w:rsidRPr="00B955FB">
              <w:rPr>
                <w:b w:val="0"/>
                <w:noProof/>
              </w:rPr>
              <w:t>1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90BFE7B" w14:textId="6DD1D5B9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3C2E8F92" w14:textId="042109BD" w:rsidR="000204B2" w:rsidRPr="009646F3" w:rsidRDefault="000204B2" w:rsidP="000204B2">
            <w:pPr>
              <w:pStyle w:val="1-321"/>
              <w:ind w:leftChars="100" w:left="240" w:firstLineChars="0" w:firstLine="0"/>
            </w:pPr>
            <w:r w:rsidRPr="00B955FB">
              <w:rPr>
                <w:rFonts w:hint="eastAsia"/>
                <w:noProof/>
              </w:rPr>
              <w:t>行政院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146BA8A" w14:textId="001502D9" w:rsidR="000204B2" w:rsidRPr="00994822" w:rsidRDefault="000204B2" w:rsidP="000204B2">
            <w:pPr>
              <w:pStyle w:val="44"/>
              <w:rPr>
                <w:color w:val="000000" w:themeColor="text1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716F2C8D" w14:textId="5A21D816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0D170E" w14:textId="416A0555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7E3A5B69" w14:textId="1B8FFC10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62,702,591</w:t>
            </w:r>
          </w:p>
        </w:tc>
      </w:tr>
      <w:tr w:rsidR="000204B2" w:rsidRPr="009646F3" w14:paraId="5DF3DF06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B79296D" w14:textId="2600F911" w:rsidR="000204B2" w:rsidRPr="009646F3" w:rsidRDefault="000204B2" w:rsidP="000204B2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02370D79" w14:textId="77777777" w:rsidR="000204B2" w:rsidRPr="009646F3" w:rsidRDefault="000204B2" w:rsidP="000204B2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150C8A64" w14:textId="6643571A" w:rsidR="000204B2" w:rsidRPr="009646F3" w:rsidRDefault="000204B2" w:rsidP="000204B2">
            <w:pPr>
              <w:pStyle w:val="36"/>
              <w:jc w:val="center"/>
            </w:pPr>
            <w:r w:rsidRPr="00B955FB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D25D0FC" w14:textId="67D4367F" w:rsidR="000204B2" w:rsidRPr="009646F3" w:rsidRDefault="000204B2" w:rsidP="000204B2">
            <w:pPr>
              <w:pStyle w:val="1-321"/>
              <w:ind w:leftChars="200" w:left="480" w:firstLineChars="0" w:firstLine="0"/>
              <w:rPr>
                <w:b/>
              </w:rPr>
            </w:pPr>
            <w:r w:rsidRPr="00B955FB">
              <w:rPr>
                <w:rFonts w:hint="eastAsia"/>
                <w:noProof/>
              </w:rPr>
              <w:t>營業基金盈餘繳庫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ECF15EF" w14:textId="411AFFCC" w:rsidR="000204B2" w:rsidRPr="00994822" w:rsidRDefault="000204B2" w:rsidP="000204B2">
            <w:pPr>
              <w:pStyle w:val="44"/>
              <w:rPr>
                <w:b/>
                <w:color w:val="000000" w:themeColor="text1"/>
              </w:rPr>
            </w:pPr>
            <w:r w:rsidRPr="00994822">
              <w:rPr>
                <w:rFonts w:hint="eastAsia"/>
                <w:noProof/>
                <w:color w:val="000000" w:themeColor="text1"/>
              </w:rPr>
              <w:t>增列應收中央銀行繳庫股息紅利。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989491D" w14:textId="24BB9E87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C6CED4" w14:textId="1979A04C" w:rsidR="000204B2" w:rsidRPr="009646F3" w:rsidRDefault="000204B2" w:rsidP="000204B2">
            <w:pPr>
              <w:pStyle w:val="36"/>
              <w:ind w:rightChars="10" w:right="24"/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3FF96711" w14:textId="33CD422A" w:rsidR="000204B2" w:rsidRPr="00AF6EAB" w:rsidRDefault="000204B2" w:rsidP="000204B2">
            <w:pPr>
              <w:pStyle w:val="36"/>
              <w:ind w:rightChars="10" w:right="24"/>
              <w:rPr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62,702,591</w:t>
            </w:r>
          </w:p>
        </w:tc>
      </w:tr>
      <w:tr w:rsidR="000204B2" w:rsidRPr="009646F3" w14:paraId="26002088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FBFDFF0" w14:textId="407168AC" w:rsidR="000204B2" w:rsidRPr="009646F3" w:rsidRDefault="000204B2" w:rsidP="000204B2">
            <w:pPr>
              <w:pStyle w:val="36"/>
              <w:jc w:val="center"/>
              <w:rPr>
                <w:b w:val="0"/>
                <w:noProof/>
              </w:rPr>
            </w:pPr>
            <w:r w:rsidRPr="00B955FB">
              <w:rPr>
                <w:noProof/>
              </w:rPr>
              <w:t>7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2EFEF692" w14:textId="0E5FD985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06460699" w14:textId="77777777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4777E0F7" w14:textId="31D0E723" w:rsidR="000204B2" w:rsidRPr="0080711C" w:rsidRDefault="000204B2" w:rsidP="0038034E">
            <w:pPr>
              <w:pStyle w:val="1-321"/>
              <w:ind w:firstLineChars="0" w:firstLine="0"/>
              <w:rPr>
                <w:sz w:val="20"/>
              </w:rPr>
            </w:pPr>
            <w:r w:rsidRPr="0080711C">
              <w:rPr>
                <w:rFonts w:hint="eastAsia"/>
                <w:b/>
                <w:noProof/>
                <w:sz w:val="20"/>
              </w:rPr>
              <w:t>其他收入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CFE4536" w14:textId="77777777" w:rsidR="000204B2" w:rsidRPr="00994822" w:rsidRDefault="000204B2" w:rsidP="000204B2">
            <w:pPr>
              <w:pStyle w:val="44"/>
              <w:rPr>
                <w:color w:val="000000" w:themeColor="text1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21B20E86" w14:textId="385B0250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noProof/>
              </w:rPr>
              <w:t>36,256,950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E3DF5B" w14:textId="0EF39619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2EFC7423" w14:textId="5C2F04D4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noProof/>
              </w:rPr>
              <w:t>－</w:t>
            </w:r>
          </w:p>
        </w:tc>
      </w:tr>
      <w:tr w:rsidR="000204B2" w:rsidRPr="009646F3" w14:paraId="0F466AB1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DECD5A0" w14:textId="77777777" w:rsidR="000204B2" w:rsidRPr="009646F3" w:rsidRDefault="000204B2" w:rsidP="000204B2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31CC3B42" w14:textId="59C95B5C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  <w:r w:rsidRPr="00B955FB">
              <w:rPr>
                <w:b w:val="0"/>
                <w:noProof/>
              </w:rPr>
              <w:t>88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30A2E9E" w14:textId="0E287CB7" w:rsidR="000204B2" w:rsidRPr="009646F3" w:rsidRDefault="000204B2" w:rsidP="000204B2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38AB1C7F" w14:textId="4DA4D4FC" w:rsidR="000204B2" w:rsidRPr="009646F3" w:rsidRDefault="000204B2" w:rsidP="000204B2">
            <w:pPr>
              <w:pStyle w:val="1-321"/>
              <w:ind w:leftChars="100" w:left="240" w:firstLineChars="0" w:firstLine="0"/>
            </w:pPr>
            <w:r w:rsidRPr="00B955FB">
              <w:rPr>
                <w:rFonts w:hint="eastAsia"/>
                <w:noProof/>
              </w:rPr>
              <w:t>國防部所屬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70F75A" w14:textId="43D3FB18" w:rsidR="000204B2" w:rsidRPr="00994822" w:rsidRDefault="000204B2" w:rsidP="000204B2">
            <w:pPr>
              <w:pStyle w:val="44"/>
              <w:rPr>
                <w:color w:val="000000" w:themeColor="text1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3CDFF8D" w14:textId="30304524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36,256,950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D1A57A" w14:textId="180FD0BD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35C630AF" w14:textId="51DA42BF" w:rsidR="000204B2" w:rsidRPr="009646F3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</w:tr>
      <w:tr w:rsidR="000204B2" w:rsidRPr="009646F3" w14:paraId="645EA540" w14:textId="77777777" w:rsidTr="000204B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975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C376343" w14:textId="77777777" w:rsidR="000204B2" w:rsidRPr="00440871" w:rsidRDefault="000204B2" w:rsidP="000204B2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13E7D257" w14:textId="77777777" w:rsidR="000204B2" w:rsidRPr="00440871" w:rsidRDefault="000204B2" w:rsidP="000204B2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3F7D14A5" w14:textId="1CC2C033" w:rsidR="000204B2" w:rsidRPr="00440871" w:rsidRDefault="000204B2" w:rsidP="000204B2">
            <w:pPr>
              <w:pStyle w:val="36"/>
              <w:jc w:val="center"/>
              <w:rPr>
                <w:b w:val="0"/>
              </w:rPr>
            </w:pPr>
            <w:r w:rsidRPr="00B955FB">
              <w:rPr>
                <w:b w:val="0"/>
                <w:noProof/>
              </w:rPr>
              <w:t>2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C8DCAE5" w14:textId="559543C9" w:rsidR="000204B2" w:rsidRPr="00440871" w:rsidRDefault="000204B2" w:rsidP="000204B2">
            <w:pPr>
              <w:pStyle w:val="1-321"/>
              <w:ind w:leftChars="200" w:left="480" w:firstLineChars="0" w:firstLine="0"/>
            </w:pPr>
            <w:r w:rsidRPr="00B955FB">
              <w:rPr>
                <w:rFonts w:hint="eastAsia"/>
                <w:noProof/>
              </w:rPr>
              <w:t>雜項收入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6AD7B93" w14:textId="7F04D7BB" w:rsidR="007660E9" w:rsidRPr="00994822" w:rsidRDefault="007660E9" w:rsidP="004603D7">
            <w:pPr>
              <w:pStyle w:val="44"/>
              <w:rPr>
                <w:color w:val="000000" w:themeColor="text1"/>
              </w:rPr>
            </w:pPr>
            <w:r w:rsidRPr="00994822">
              <w:rPr>
                <w:rFonts w:hint="eastAsia"/>
                <w:color w:val="000000" w:themeColor="text1"/>
              </w:rPr>
              <w:t>增列軍購案</w:t>
            </w:r>
            <w:r w:rsidR="002C1FCA" w:rsidRPr="00994822">
              <w:rPr>
                <w:rFonts w:hint="eastAsia"/>
                <w:color w:val="000000" w:themeColor="text1"/>
              </w:rPr>
              <w:t>退匯餘款，及國軍可修件送美維修後，資產無法收回或就地處分之補償及處分款項</w:t>
            </w:r>
            <w:r w:rsidRPr="00994822">
              <w:rPr>
                <w:rFonts w:hint="eastAsia"/>
                <w:color w:val="000000" w:themeColor="text1"/>
              </w:rPr>
              <w:t>；收回以前年度國軍人員溢領之戰鬥部隊加給。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86A7BB5" w14:textId="480BB488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36,256,950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18CFA1" w14:textId="68212CFC" w:rsidR="000204B2" w:rsidRPr="00440871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4AE23D83" w14:textId="16A7165C" w:rsidR="000204B2" w:rsidRPr="00440871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B955FB">
              <w:rPr>
                <w:rFonts w:hint="eastAsia"/>
                <w:b w:val="0"/>
                <w:noProof/>
              </w:rPr>
              <w:t>－</w:t>
            </w:r>
          </w:p>
        </w:tc>
      </w:tr>
    </w:tbl>
    <w:p w14:paraId="1DF68036" w14:textId="4D73ECBD" w:rsidR="00721164" w:rsidRPr="00721164" w:rsidRDefault="00721164" w:rsidP="00721164">
      <w:pPr>
        <w:pStyle w:val="12"/>
        <w:spacing w:after="240"/>
        <w:ind w:firstLineChars="0" w:firstLine="0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40"/>
        </w:rPr>
        <w:lastRenderedPageBreak/>
        <w:t>正數明細表</w:t>
      </w:r>
    </w:p>
    <w:p w14:paraId="14A16A0B" w14:textId="77777777" w:rsidR="00694E13" w:rsidRPr="002D1032" w:rsidRDefault="00694E13" w:rsidP="00694E13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t>總決算</w:t>
      </w:r>
      <w:r w:rsidRPr="002D1032">
        <w:rPr>
          <w:rFonts w:hint="eastAsia"/>
          <w:u w:val="single"/>
        </w:rPr>
        <w:t>歲</w:t>
      </w:r>
      <w:r>
        <w:rPr>
          <w:rFonts w:hint="eastAsia"/>
          <w:u w:val="single"/>
        </w:rPr>
        <w:t>入</w:t>
      </w:r>
      <w:r w:rsidRPr="002D1032">
        <w:rPr>
          <w:rFonts w:hint="eastAsia"/>
          <w:u w:val="single"/>
        </w:rPr>
        <w:t>決算修正數明細表</w:t>
      </w:r>
    </w:p>
    <w:tbl>
      <w:tblPr>
        <w:tblW w:w="103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7"/>
        <w:gridCol w:w="1335"/>
        <w:gridCol w:w="1335"/>
        <w:gridCol w:w="1501"/>
        <w:gridCol w:w="1502"/>
        <w:gridCol w:w="1582"/>
        <w:gridCol w:w="1688"/>
      </w:tblGrid>
      <w:tr w:rsidR="00694E13" w14:paraId="16E3D6D0" w14:textId="77777777" w:rsidTr="00C47B4F">
        <w:trPr>
          <w:trHeight w:hRule="exact" w:val="510"/>
          <w:jc w:val="center"/>
        </w:trPr>
        <w:tc>
          <w:tcPr>
            <w:tcW w:w="10310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F6DD3FB" w14:textId="77777777" w:rsidR="00694E13" w:rsidRDefault="00694E13" w:rsidP="006D1CE3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14:paraId="036A0F91" w14:textId="77777777" w:rsidR="00694E13" w:rsidRDefault="00694E13" w:rsidP="00AF15A1">
            <w:pPr>
              <w:pStyle w:val="af4"/>
              <w:ind w:left="120" w:rightChars="30" w:right="72"/>
            </w:pPr>
            <w:r>
              <w:rPr>
                <w:rFonts w:hint="eastAsia"/>
              </w:rPr>
              <w:t>單位：新臺幣元</w:t>
            </w:r>
          </w:p>
        </w:tc>
      </w:tr>
      <w:tr w:rsidR="00694E13" w14:paraId="4DA1B79E" w14:textId="77777777" w:rsidTr="006D1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14:paraId="3DB4B8B0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15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1E0A95" w14:textId="77777777" w:rsidR="00694E13" w:rsidRPr="0053752D" w:rsidRDefault="00694E13" w:rsidP="006D1CE3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1688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088DD61" w14:textId="77777777" w:rsidR="00694E13" w:rsidRPr="00AA374B" w:rsidRDefault="00694E13" w:rsidP="00AF15A1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694E13" w14:paraId="45B2F0F7" w14:textId="77777777" w:rsidTr="006D1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367" w:type="dxa"/>
            <w:tcBorders>
              <w:left w:val="nil"/>
            </w:tcBorders>
            <w:vAlign w:val="center"/>
          </w:tcPr>
          <w:p w14:paraId="500DF918" w14:textId="77777777" w:rsidR="00694E13" w:rsidRPr="00AA374B" w:rsidRDefault="00694E13" w:rsidP="006D1CE3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70" w:type="dxa"/>
            <w:gridSpan w:val="2"/>
            <w:vAlign w:val="center"/>
          </w:tcPr>
          <w:p w14:paraId="4319FF9C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03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76FE11B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15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1BB60D" w14:textId="77777777" w:rsidR="00694E13" w:rsidRPr="00AA374B" w:rsidRDefault="00694E13" w:rsidP="006D1CE3">
            <w:pPr>
              <w:pStyle w:val="afa"/>
              <w:ind w:left="72" w:right="72"/>
            </w:pPr>
          </w:p>
        </w:tc>
        <w:tc>
          <w:tcPr>
            <w:tcW w:w="168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240A7C" w14:textId="77777777" w:rsidR="00694E13" w:rsidRPr="00AA374B" w:rsidRDefault="00694E13" w:rsidP="006D1CE3">
            <w:pPr>
              <w:pStyle w:val="afa"/>
              <w:ind w:left="72" w:right="72"/>
            </w:pPr>
          </w:p>
        </w:tc>
      </w:tr>
      <w:tr w:rsidR="00694E13" w14:paraId="73A2C837" w14:textId="77777777" w:rsidTr="006D1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367" w:type="dxa"/>
            <w:tcBorders>
              <w:left w:val="nil"/>
              <w:bottom w:val="single" w:sz="4" w:space="0" w:color="auto"/>
            </w:tcBorders>
            <w:vAlign w:val="center"/>
          </w:tcPr>
          <w:p w14:paraId="7CD31D3A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4A1530AE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29F971BB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14:paraId="618CE9B3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0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5EE7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BBACD1" w14:textId="77777777" w:rsidR="00694E13" w:rsidRPr="00AA374B" w:rsidRDefault="00694E13" w:rsidP="006D1CE3">
            <w:pPr>
              <w:pStyle w:val="afa"/>
              <w:ind w:left="72" w:right="72"/>
            </w:pPr>
          </w:p>
        </w:tc>
        <w:tc>
          <w:tcPr>
            <w:tcW w:w="1688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EE1B327" w14:textId="77777777" w:rsidR="00694E13" w:rsidRPr="00AA374B" w:rsidRDefault="00694E13" w:rsidP="006D1CE3">
            <w:pPr>
              <w:pStyle w:val="afa"/>
              <w:ind w:left="72" w:right="72"/>
            </w:pPr>
          </w:p>
        </w:tc>
      </w:tr>
      <w:tr w:rsidR="000204B2" w:rsidRPr="00ED64DF" w14:paraId="56AA904C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E7D925" w14:textId="0F6DAD59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24153" w14:textId="79EC8F72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0E1AB" w14:textId="7C65B3D1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E5922" w14:textId="5A9AA3C8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noProof/>
              </w:rPr>
              <w:t>285,477,670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9E1225" w14:textId="42F69824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2AD00B" w14:textId="28811C2B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noProof/>
              </w:rPr>
              <w:t>285,477,670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7BDBC3" w14:textId="77777777" w:rsidR="000204B2" w:rsidRPr="00ED64DF" w:rsidRDefault="000204B2" w:rsidP="000204B2">
            <w:pPr>
              <w:pStyle w:val="44"/>
              <w:rPr>
                <w:b/>
              </w:rPr>
            </w:pPr>
          </w:p>
        </w:tc>
      </w:tr>
      <w:tr w:rsidR="000204B2" w:rsidRPr="00ED64DF" w14:paraId="0D9581CB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6E96E3" w14:textId="2F1C2F94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9F7627" w14:textId="072E78D0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4A165" w14:textId="756660BC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05078" w14:textId="77A4DED5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noProof/>
              </w:rPr>
              <w:t>186,518,129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8BEEF3" w14:textId="6BC67FE1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5AC00A" w14:textId="51565B26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noProof/>
              </w:rPr>
              <w:t>186,518,129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85F85A" w14:textId="77777777" w:rsidR="000204B2" w:rsidRPr="00ED64DF" w:rsidRDefault="000204B2" w:rsidP="000204B2">
            <w:pPr>
              <w:pStyle w:val="44"/>
              <w:rPr>
                <w:b/>
              </w:rPr>
            </w:pPr>
          </w:p>
        </w:tc>
      </w:tr>
      <w:tr w:rsidR="000204B2" w:rsidRPr="00ED64DF" w14:paraId="7672FC84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A10E35" w14:textId="535DDEFD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AC958" w14:textId="68DDDFA7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AF063" w14:textId="1FD97749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4E160" w14:textId="4C2A5318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186,518,129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A710CB" w14:textId="5A5616F3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3C0B66" w14:textId="38579162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186,518,129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8DFEC1" w14:textId="77777777" w:rsidR="000204B2" w:rsidRPr="00ED64DF" w:rsidRDefault="000204B2" w:rsidP="000204B2">
            <w:pPr>
              <w:pStyle w:val="44"/>
            </w:pPr>
          </w:p>
        </w:tc>
      </w:tr>
      <w:tr w:rsidR="000204B2" w:rsidRPr="00ED64DF" w14:paraId="178E3E87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4E3BF4" w14:textId="31714FBF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EDDFA" w14:textId="074A6E14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768D99" w14:textId="04AFBE86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2EEE4" w14:textId="0440D6F2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8,437,363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4335F2B" w14:textId="21417A4F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D6D341" w14:textId="1DB24E2C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8,437,363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734E43" w14:textId="54A664C4" w:rsidR="000204B2" w:rsidRPr="0009142C" w:rsidRDefault="000204B2" w:rsidP="000204B2">
            <w:pPr>
              <w:pStyle w:val="44"/>
              <w:rPr>
                <w:noProof/>
              </w:rPr>
            </w:pPr>
          </w:p>
        </w:tc>
      </w:tr>
      <w:tr w:rsidR="000204B2" w:rsidRPr="00ED64DF" w14:paraId="109E3BA2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0180E2" w14:textId="158F0700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A2EA7" w14:textId="0F75239E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C7A42" w14:textId="186EFE4F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B1BA8" w14:textId="3B501292" w:rsidR="000204B2" w:rsidRPr="00AF6EAB" w:rsidRDefault="000204B2" w:rsidP="000204B2">
            <w:pPr>
              <w:pStyle w:val="36"/>
              <w:ind w:rightChars="10" w:right="24"/>
              <w:rPr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178,080,766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30C22A" w14:textId="3A87C94F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959FB2" w14:textId="7636ADC2" w:rsidR="000204B2" w:rsidRPr="00AF6EAB" w:rsidRDefault="000204B2" w:rsidP="000204B2">
            <w:pPr>
              <w:pStyle w:val="36"/>
              <w:ind w:rightChars="10" w:right="24"/>
              <w:rPr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178,080,766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1C52B9" w14:textId="77777777" w:rsidR="000204B2" w:rsidRPr="00ED64DF" w:rsidRDefault="000204B2" w:rsidP="000204B2">
            <w:pPr>
              <w:pStyle w:val="44"/>
              <w:rPr>
                <w:b/>
              </w:rPr>
            </w:pPr>
          </w:p>
        </w:tc>
      </w:tr>
      <w:tr w:rsidR="000204B2" w:rsidRPr="00ED64DF" w14:paraId="5B790F4A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6260B6" w14:textId="477D8957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4FC0F" w14:textId="525FE9E9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6B266" w14:textId="69DE1DEF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56E2ED" w14:textId="786412CC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noProof/>
              </w:rPr>
              <w:t>62,702,591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4C58D8" w14:textId="483E31C2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F91987" w14:textId="7915CBB7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noProof/>
              </w:rPr>
              <w:t>62,702,591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553FB0" w14:textId="77777777" w:rsidR="000204B2" w:rsidRPr="00ED64DF" w:rsidRDefault="000204B2" w:rsidP="000204B2">
            <w:pPr>
              <w:pStyle w:val="44"/>
            </w:pPr>
          </w:p>
        </w:tc>
      </w:tr>
      <w:tr w:rsidR="000204B2" w:rsidRPr="00ED64DF" w14:paraId="21A7823F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4C673E" w14:textId="625AA13F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19BCC" w14:textId="03820DE4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2DEFC" w14:textId="682738BD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116FBF" w14:textId="1B4C76D1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62,702,591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F8B227" w14:textId="7276F020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D74BBE" w14:textId="14A363E0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62,702,591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81C677" w14:textId="3C43EF06" w:rsidR="000204B2" w:rsidRPr="00ED64DF" w:rsidRDefault="000204B2" w:rsidP="000204B2">
            <w:pPr>
              <w:pStyle w:val="44"/>
            </w:pPr>
          </w:p>
        </w:tc>
      </w:tr>
      <w:tr w:rsidR="000204B2" w:rsidRPr="00ED64DF" w14:paraId="3C546146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3C7B83" w14:textId="5229F36A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B1526" w14:textId="0469B53C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7345D" w14:textId="388B05D5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09A4B" w14:textId="6254D52E" w:rsidR="000204B2" w:rsidRPr="00AF6EAB" w:rsidRDefault="000204B2" w:rsidP="000204B2">
            <w:pPr>
              <w:pStyle w:val="36"/>
              <w:ind w:rightChars="10" w:right="24"/>
              <w:rPr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62,702,591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1C062A" w14:textId="201C18DF" w:rsidR="000204B2" w:rsidRPr="00ED64DF" w:rsidRDefault="000204B2" w:rsidP="000204B2">
            <w:pPr>
              <w:pStyle w:val="36"/>
              <w:ind w:rightChars="10" w:right="24"/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2547B4" w14:textId="0D67E9DC" w:rsidR="000204B2" w:rsidRPr="00AF6EAB" w:rsidRDefault="000204B2" w:rsidP="000204B2">
            <w:pPr>
              <w:pStyle w:val="36"/>
              <w:ind w:rightChars="10" w:right="24"/>
              <w:rPr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62,702,591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3CCB69" w14:textId="077CA3C3" w:rsidR="000204B2" w:rsidRPr="00ED64DF" w:rsidRDefault="004603D7" w:rsidP="000204B2">
            <w:pPr>
              <w:pStyle w:val="44"/>
              <w:rPr>
                <w:b/>
              </w:rPr>
            </w:pPr>
            <w:r w:rsidRPr="004603D7">
              <w:rPr>
                <w:rFonts w:hint="eastAsia"/>
                <w:noProof/>
              </w:rPr>
              <w:t>屬應收性質，尚待下年度繼續處理。</w:t>
            </w:r>
          </w:p>
        </w:tc>
      </w:tr>
      <w:tr w:rsidR="000204B2" w:rsidRPr="00ED64DF" w14:paraId="31E80DC1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248403" w14:textId="31C1AC90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928CD" w14:textId="71E3C3A2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CF25C6" w14:textId="0E8A60DF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90CF2" w14:textId="09AB52A0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noProof/>
              </w:rPr>
              <w:t>36,256,950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A28EF5" w14:textId="2A5A5ECF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532E2F" w14:textId="552C1C2F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noProof/>
              </w:rPr>
              <w:t>36,256,950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1FB177" w14:textId="77777777" w:rsidR="000204B2" w:rsidRPr="00ED64DF" w:rsidRDefault="000204B2" w:rsidP="000204B2">
            <w:pPr>
              <w:pStyle w:val="44"/>
            </w:pPr>
          </w:p>
        </w:tc>
      </w:tr>
      <w:tr w:rsidR="000204B2" w:rsidRPr="00ED64DF" w14:paraId="53855408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6471B1" w14:textId="147B4473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A5F34" w14:textId="3A6C6F44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327CE" w14:textId="1B4EF7F7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AE27B" w14:textId="655E1944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36,256,950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BF3798" w14:textId="181E7D75" w:rsidR="000204B2" w:rsidRPr="00ED64DF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C46A74" w14:textId="3C613238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36,256,950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34D2BD" w14:textId="15359FC2" w:rsidR="000204B2" w:rsidRPr="00ED64DF" w:rsidRDefault="000204B2" w:rsidP="000204B2">
            <w:pPr>
              <w:pStyle w:val="44"/>
            </w:pPr>
          </w:p>
        </w:tc>
      </w:tr>
      <w:tr w:rsidR="000204B2" w:rsidRPr="00AF3F7D" w14:paraId="4CD12DBE" w14:textId="77777777" w:rsidTr="00020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  <w:jc w:val="center"/>
        </w:trPr>
        <w:tc>
          <w:tcPr>
            <w:tcW w:w="13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D62284" w14:textId="2B1155DA" w:rsidR="000204B2" w:rsidRPr="00AF3F7D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F6F3FF" w14:textId="416D9311" w:rsidR="000204B2" w:rsidRPr="00AF3F7D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FB79DE" w14:textId="288CF8D2" w:rsidR="000204B2" w:rsidRPr="00AF3F7D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7F19C8" w14:textId="7B613C3B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36,256,950</w:t>
            </w:r>
          </w:p>
        </w:tc>
        <w:tc>
          <w:tcPr>
            <w:tcW w:w="1502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CE938" w14:textId="1E79E0C1" w:rsidR="000204B2" w:rsidRPr="00AF3F7D" w:rsidRDefault="000204B2" w:rsidP="000204B2">
            <w:pPr>
              <w:pStyle w:val="36"/>
              <w:ind w:rightChars="10" w:right="24"/>
              <w:rPr>
                <w:b w:val="0"/>
              </w:rPr>
            </w:pPr>
            <w:r w:rsidRPr="008D7657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BE1D6" w14:textId="115F0311" w:rsidR="000204B2" w:rsidRPr="00AF6EAB" w:rsidRDefault="000204B2" w:rsidP="000204B2">
            <w:pPr>
              <w:pStyle w:val="36"/>
              <w:ind w:rightChars="10" w:right="24"/>
              <w:rPr>
                <w:b w:val="0"/>
                <w:spacing w:val="3"/>
              </w:rPr>
            </w:pPr>
            <w:r w:rsidRPr="00AF6EAB">
              <w:rPr>
                <w:b w:val="0"/>
                <w:noProof/>
                <w:spacing w:val="3"/>
              </w:rPr>
              <w:t>36,256,950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39612" w14:textId="453EA281" w:rsidR="000204B2" w:rsidRPr="00AF3F7D" w:rsidRDefault="000204B2" w:rsidP="000204B2">
            <w:pPr>
              <w:pStyle w:val="44"/>
            </w:pPr>
          </w:p>
        </w:tc>
      </w:tr>
    </w:tbl>
    <w:p w14:paraId="0FD4BFDF" w14:textId="77777777" w:rsidR="00694E13" w:rsidRPr="00A124E6" w:rsidRDefault="00694E13" w:rsidP="006D1CE3">
      <w:pPr>
        <w:pStyle w:val="ab"/>
        <w:spacing w:line="20" w:lineRule="exact"/>
        <w:ind w:right="1440"/>
      </w:pPr>
    </w:p>
    <w:sectPr w:rsidR="00694E13" w:rsidRPr="00A124E6" w:rsidSect="000C07ED">
      <w:headerReference w:type="default" r:id="rId7"/>
      <w:footerReference w:type="even" r:id="rId8"/>
      <w:footerReference w:type="default" r:id="rId9"/>
      <w:pgSz w:w="11906" w:h="16838" w:code="9"/>
      <w:pgMar w:top="1418" w:right="851" w:bottom="1418" w:left="567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324A0" w14:textId="77777777" w:rsidR="00D02D94" w:rsidRDefault="00D02D94">
      <w:r>
        <w:separator/>
      </w:r>
    </w:p>
  </w:endnote>
  <w:endnote w:type="continuationSeparator" w:id="0">
    <w:p w14:paraId="6444D400" w14:textId="77777777" w:rsidR="00D02D94" w:rsidRDefault="00D0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ourier">
    <w:altName w:val="Courier New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微軟正黑體"/>
    <w:panose1 w:val="020B0604020202020204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BD101" w14:textId="019152A3" w:rsidR="00D02D94" w:rsidRPr="00B24300" w:rsidRDefault="00D02D94" w:rsidP="00407D2C">
    <w:pPr>
      <w:pStyle w:val="a5"/>
      <w:jc w:val="center"/>
      <w:rPr>
        <w:rFonts w:ascii="標楷體" w:eastAsia="標楷體" w:hAnsi="標楷體"/>
      </w:rPr>
    </w:pPr>
    <w:r w:rsidRPr="00721164">
      <w:rPr>
        <w:rFonts w:ascii="標楷體" w:eastAsia="標楷體" w:hAnsi="標楷體" w:hint="eastAsia"/>
      </w:rPr>
      <w:t>戊</w:t>
    </w:r>
    <w:r w:rsidR="00DF1310" w:rsidRPr="007848C9">
      <w:rPr>
        <w:rFonts w:ascii="標楷體" w:eastAsia="標楷體" w:hAnsi="標楷體" w:hint="eastAsia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8F51AC">
      <w:rPr>
        <w:rStyle w:val="a8"/>
        <w:rFonts w:ascii="標楷體" w:eastAsia="標楷體" w:hAnsi="標楷體"/>
        <w:noProof/>
      </w:rPr>
      <w:t>2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E959" w14:textId="7A24C9F5" w:rsidR="00D02D94" w:rsidRPr="00721164" w:rsidRDefault="00D02D94" w:rsidP="00044E3F">
    <w:pPr>
      <w:pStyle w:val="a5"/>
      <w:jc w:val="center"/>
    </w:pPr>
    <w:r w:rsidRPr="00721164">
      <w:rPr>
        <w:rFonts w:ascii="標楷體" w:eastAsia="標楷體" w:hAnsi="標楷體" w:hint="eastAsia"/>
      </w:rPr>
      <w:t>戊</w:t>
    </w:r>
    <w:r w:rsidR="00DF1310" w:rsidRPr="007848C9">
      <w:rPr>
        <w:rFonts w:ascii="標楷體" w:eastAsia="標楷體" w:hAnsi="標楷體" w:hint="eastAsia"/>
      </w:rPr>
      <w:t>－</w:t>
    </w:r>
    <w:r w:rsidRPr="00721164">
      <w:rPr>
        <w:rStyle w:val="a8"/>
        <w:rFonts w:ascii="標楷體" w:eastAsia="標楷體" w:hAnsi="標楷體"/>
      </w:rPr>
      <w:fldChar w:fldCharType="begin"/>
    </w:r>
    <w:r w:rsidRPr="00721164">
      <w:rPr>
        <w:rStyle w:val="a8"/>
        <w:rFonts w:ascii="標楷體" w:eastAsia="標楷體" w:hAnsi="標楷體"/>
      </w:rPr>
      <w:instrText xml:space="preserve"> PAGE </w:instrText>
    </w:r>
    <w:r w:rsidRPr="00721164">
      <w:rPr>
        <w:rStyle w:val="a8"/>
        <w:rFonts w:ascii="標楷體" w:eastAsia="標楷體" w:hAnsi="標楷體"/>
      </w:rPr>
      <w:fldChar w:fldCharType="separate"/>
    </w:r>
    <w:r w:rsidR="008F51AC">
      <w:rPr>
        <w:rStyle w:val="a8"/>
        <w:rFonts w:ascii="標楷體" w:eastAsia="標楷體" w:hAnsi="標楷體"/>
        <w:noProof/>
      </w:rPr>
      <w:t>1</w:t>
    </w:r>
    <w:r w:rsidRPr="00721164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18C6D" w14:textId="77777777" w:rsidR="00D02D94" w:rsidRDefault="00D02D94">
      <w:r>
        <w:separator/>
      </w:r>
    </w:p>
  </w:footnote>
  <w:footnote w:type="continuationSeparator" w:id="0">
    <w:p w14:paraId="3F57E50E" w14:textId="77777777" w:rsidR="00D02D94" w:rsidRDefault="00D02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EBA86" w14:textId="77777777" w:rsidR="00D02D94" w:rsidRDefault="00D02D94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8ED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</w:abstractNum>
  <w:abstractNum w:abstractNumId="4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8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237E5E0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26D97D7B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3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  <w:rPr>
        <w:rFonts w:cs="Times New Roman"/>
      </w:rPr>
    </w:lvl>
  </w:abstractNum>
  <w:abstractNum w:abstractNumId="14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cs="Times New Roman" w:hint="eastAsia"/>
      </w:rPr>
    </w:lvl>
  </w:abstractNum>
  <w:abstractNum w:abstractNumId="18" w15:restartNumberingAfterBreak="0">
    <w:nsid w:val="62C607CC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0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22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3" w15:restartNumberingAfterBreak="0">
    <w:nsid w:val="6C653DF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 w15:restartNumberingAfterBreak="0">
    <w:nsid w:val="6CEF514F"/>
    <w:multiLevelType w:val="hybridMultilevel"/>
    <w:tmpl w:val="EECA405C"/>
    <w:lvl w:ilvl="0" w:tplc="585E71DC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cs="Times New Roman" w:hint="eastAsia"/>
      </w:rPr>
    </w:lvl>
    <w:lvl w:ilvl="1" w:tplc="6A941A38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  <w:rPr>
        <w:rFonts w:cs="Times New Roman"/>
      </w:rPr>
    </w:lvl>
    <w:lvl w:ilvl="2" w:tplc="2D2E8598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  <w:rPr>
        <w:rFonts w:cs="Times New Roman"/>
      </w:rPr>
    </w:lvl>
    <w:lvl w:ilvl="3" w:tplc="A7E0D10E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4" w:tplc="8AE4B818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5" w:tplc="FC5AC828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6" w:tplc="4BF44B7E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7" w:tplc="AA38C9E4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8" w:tplc="EADA457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  <w:rPr>
        <w:rFonts w:cs="Times New Roman"/>
      </w:rPr>
    </w:lvl>
  </w:abstractNum>
  <w:abstractNum w:abstractNumId="25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71FD3B65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28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9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718164604">
    <w:abstractNumId w:val="7"/>
  </w:num>
  <w:num w:numId="2" w16cid:durableId="233245165">
    <w:abstractNumId w:val="17"/>
  </w:num>
  <w:num w:numId="3" w16cid:durableId="79370143">
    <w:abstractNumId w:val="22"/>
  </w:num>
  <w:num w:numId="4" w16cid:durableId="358357999">
    <w:abstractNumId w:val="19"/>
  </w:num>
  <w:num w:numId="5" w16cid:durableId="108665949">
    <w:abstractNumId w:val="28"/>
  </w:num>
  <w:num w:numId="6" w16cid:durableId="620192336">
    <w:abstractNumId w:val="12"/>
  </w:num>
  <w:num w:numId="7" w16cid:durableId="1764916104">
    <w:abstractNumId w:val="27"/>
  </w:num>
  <w:num w:numId="8" w16cid:durableId="629088831">
    <w:abstractNumId w:val="21"/>
  </w:num>
  <w:num w:numId="9" w16cid:durableId="1812676890">
    <w:abstractNumId w:val="1"/>
  </w:num>
  <w:num w:numId="10" w16cid:durableId="1867911831">
    <w:abstractNumId w:val="3"/>
  </w:num>
  <w:num w:numId="11" w16cid:durableId="296767043">
    <w:abstractNumId w:val="6"/>
  </w:num>
  <w:num w:numId="12" w16cid:durableId="23139078">
    <w:abstractNumId w:val="4"/>
  </w:num>
  <w:num w:numId="13" w16cid:durableId="1395547855">
    <w:abstractNumId w:val="24"/>
  </w:num>
  <w:num w:numId="14" w16cid:durableId="1086730079">
    <w:abstractNumId w:val="29"/>
  </w:num>
  <w:num w:numId="15" w16cid:durableId="2093431201">
    <w:abstractNumId w:val="2"/>
  </w:num>
  <w:num w:numId="16" w16cid:durableId="215969589">
    <w:abstractNumId w:val="5"/>
  </w:num>
  <w:num w:numId="17" w16cid:durableId="1841774453">
    <w:abstractNumId w:val="25"/>
  </w:num>
  <w:num w:numId="18" w16cid:durableId="1262448253">
    <w:abstractNumId w:val="15"/>
  </w:num>
  <w:num w:numId="19" w16cid:durableId="1427653352">
    <w:abstractNumId w:val="9"/>
  </w:num>
  <w:num w:numId="20" w16cid:durableId="1219704139">
    <w:abstractNumId w:val="14"/>
  </w:num>
  <w:num w:numId="21" w16cid:durableId="1584299483">
    <w:abstractNumId w:val="20"/>
  </w:num>
  <w:num w:numId="22" w16cid:durableId="32072718">
    <w:abstractNumId w:val="8"/>
  </w:num>
  <w:num w:numId="23" w16cid:durableId="2116826635">
    <w:abstractNumId w:val="13"/>
  </w:num>
  <w:num w:numId="24" w16cid:durableId="1577665757">
    <w:abstractNumId w:val="16"/>
  </w:num>
  <w:num w:numId="25" w16cid:durableId="5246406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32291468">
    <w:abstractNumId w:val="0"/>
  </w:num>
  <w:num w:numId="27" w16cid:durableId="1959533144">
    <w:abstractNumId w:val="23"/>
  </w:num>
  <w:num w:numId="28" w16cid:durableId="1114788160">
    <w:abstractNumId w:val="26"/>
  </w:num>
  <w:num w:numId="29" w16cid:durableId="2013100658">
    <w:abstractNumId w:val="10"/>
  </w:num>
  <w:num w:numId="30" w16cid:durableId="1247227496">
    <w:abstractNumId w:val="18"/>
  </w:num>
  <w:num w:numId="31" w16cid:durableId="13477060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Doc.doc"/>
    <w:activeRecord w:val="-1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E13"/>
    <w:rsid w:val="00002EA9"/>
    <w:rsid w:val="00003A4A"/>
    <w:rsid w:val="00005D2F"/>
    <w:rsid w:val="00006FF8"/>
    <w:rsid w:val="0001480C"/>
    <w:rsid w:val="000204B2"/>
    <w:rsid w:val="00024667"/>
    <w:rsid w:val="00024CC0"/>
    <w:rsid w:val="00025BAF"/>
    <w:rsid w:val="00026F89"/>
    <w:rsid w:val="00032043"/>
    <w:rsid w:val="00032336"/>
    <w:rsid w:val="00036074"/>
    <w:rsid w:val="00044583"/>
    <w:rsid w:val="00044E3F"/>
    <w:rsid w:val="00044E45"/>
    <w:rsid w:val="000540A6"/>
    <w:rsid w:val="00061B26"/>
    <w:rsid w:val="00064B68"/>
    <w:rsid w:val="00067D25"/>
    <w:rsid w:val="00075A8C"/>
    <w:rsid w:val="00076BA2"/>
    <w:rsid w:val="00083092"/>
    <w:rsid w:val="00083214"/>
    <w:rsid w:val="000833D2"/>
    <w:rsid w:val="00085E47"/>
    <w:rsid w:val="00086E99"/>
    <w:rsid w:val="000901E0"/>
    <w:rsid w:val="0009021E"/>
    <w:rsid w:val="000910DF"/>
    <w:rsid w:val="0009142C"/>
    <w:rsid w:val="000914A5"/>
    <w:rsid w:val="00095462"/>
    <w:rsid w:val="0009549A"/>
    <w:rsid w:val="00095ABE"/>
    <w:rsid w:val="000965C0"/>
    <w:rsid w:val="000968F8"/>
    <w:rsid w:val="00096AB8"/>
    <w:rsid w:val="00097146"/>
    <w:rsid w:val="0009739A"/>
    <w:rsid w:val="00097885"/>
    <w:rsid w:val="000A00FF"/>
    <w:rsid w:val="000A069F"/>
    <w:rsid w:val="000A401F"/>
    <w:rsid w:val="000A4417"/>
    <w:rsid w:val="000A551F"/>
    <w:rsid w:val="000A6335"/>
    <w:rsid w:val="000A6DD8"/>
    <w:rsid w:val="000B0162"/>
    <w:rsid w:val="000B07CB"/>
    <w:rsid w:val="000B0E44"/>
    <w:rsid w:val="000B2280"/>
    <w:rsid w:val="000C07ED"/>
    <w:rsid w:val="000C25B9"/>
    <w:rsid w:val="000C2C81"/>
    <w:rsid w:val="000C3FE4"/>
    <w:rsid w:val="000C581F"/>
    <w:rsid w:val="000C6B17"/>
    <w:rsid w:val="000C7E66"/>
    <w:rsid w:val="000D199D"/>
    <w:rsid w:val="000D26E7"/>
    <w:rsid w:val="000D561A"/>
    <w:rsid w:val="000D58E8"/>
    <w:rsid w:val="000E400B"/>
    <w:rsid w:val="000F1A94"/>
    <w:rsid w:val="000F217E"/>
    <w:rsid w:val="000F31CD"/>
    <w:rsid w:val="000F3292"/>
    <w:rsid w:val="00101784"/>
    <w:rsid w:val="00101BD8"/>
    <w:rsid w:val="00104828"/>
    <w:rsid w:val="00105824"/>
    <w:rsid w:val="0011008E"/>
    <w:rsid w:val="00112128"/>
    <w:rsid w:val="001128AC"/>
    <w:rsid w:val="00113C64"/>
    <w:rsid w:val="001168DC"/>
    <w:rsid w:val="001176DA"/>
    <w:rsid w:val="00123734"/>
    <w:rsid w:val="00126C6E"/>
    <w:rsid w:val="001270B1"/>
    <w:rsid w:val="001322EC"/>
    <w:rsid w:val="00132AC1"/>
    <w:rsid w:val="00143C2B"/>
    <w:rsid w:val="001441B3"/>
    <w:rsid w:val="00151DE2"/>
    <w:rsid w:val="00152066"/>
    <w:rsid w:val="00154261"/>
    <w:rsid w:val="00163C26"/>
    <w:rsid w:val="001669E4"/>
    <w:rsid w:val="001722F4"/>
    <w:rsid w:val="00176560"/>
    <w:rsid w:val="00177AF9"/>
    <w:rsid w:val="00177F13"/>
    <w:rsid w:val="00182571"/>
    <w:rsid w:val="0018275D"/>
    <w:rsid w:val="00190ECA"/>
    <w:rsid w:val="00197DAD"/>
    <w:rsid w:val="001A0136"/>
    <w:rsid w:val="001A1221"/>
    <w:rsid w:val="001A33A8"/>
    <w:rsid w:val="001A3D2E"/>
    <w:rsid w:val="001A40AA"/>
    <w:rsid w:val="001B1A9D"/>
    <w:rsid w:val="001B2CB9"/>
    <w:rsid w:val="001B4A7F"/>
    <w:rsid w:val="001B519A"/>
    <w:rsid w:val="001B6085"/>
    <w:rsid w:val="001B616E"/>
    <w:rsid w:val="001C3418"/>
    <w:rsid w:val="001C4F10"/>
    <w:rsid w:val="001C7118"/>
    <w:rsid w:val="001D04ED"/>
    <w:rsid w:val="001D04EF"/>
    <w:rsid w:val="001D1E04"/>
    <w:rsid w:val="001D2402"/>
    <w:rsid w:val="001D3DE9"/>
    <w:rsid w:val="001D5E1F"/>
    <w:rsid w:val="001D6081"/>
    <w:rsid w:val="001E069C"/>
    <w:rsid w:val="001E6515"/>
    <w:rsid w:val="001F06CE"/>
    <w:rsid w:val="001F1605"/>
    <w:rsid w:val="001F1D59"/>
    <w:rsid w:val="001F58CF"/>
    <w:rsid w:val="001F64C6"/>
    <w:rsid w:val="00201361"/>
    <w:rsid w:val="00202B0F"/>
    <w:rsid w:val="00202CB2"/>
    <w:rsid w:val="002049B6"/>
    <w:rsid w:val="00206932"/>
    <w:rsid w:val="00206FE6"/>
    <w:rsid w:val="0020758E"/>
    <w:rsid w:val="00211268"/>
    <w:rsid w:val="00211EE3"/>
    <w:rsid w:val="00213CFA"/>
    <w:rsid w:val="002143C4"/>
    <w:rsid w:val="002164B1"/>
    <w:rsid w:val="00217EF0"/>
    <w:rsid w:val="00222C03"/>
    <w:rsid w:val="00223741"/>
    <w:rsid w:val="002258F7"/>
    <w:rsid w:val="0022764D"/>
    <w:rsid w:val="00231F60"/>
    <w:rsid w:val="00233A97"/>
    <w:rsid w:val="002358C1"/>
    <w:rsid w:val="00237007"/>
    <w:rsid w:val="0023721A"/>
    <w:rsid w:val="002377AC"/>
    <w:rsid w:val="00243A94"/>
    <w:rsid w:val="00244B17"/>
    <w:rsid w:val="00245760"/>
    <w:rsid w:val="00245CBC"/>
    <w:rsid w:val="00246D05"/>
    <w:rsid w:val="00247C45"/>
    <w:rsid w:val="002500B3"/>
    <w:rsid w:val="00250684"/>
    <w:rsid w:val="00253686"/>
    <w:rsid w:val="00253731"/>
    <w:rsid w:val="00253F11"/>
    <w:rsid w:val="00255EBE"/>
    <w:rsid w:val="00256E2A"/>
    <w:rsid w:val="0025744C"/>
    <w:rsid w:val="002609B4"/>
    <w:rsid w:val="00260C49"/>
    <w:rsid w:val="00260E97"/>
    <w:rsid w:val="00262207"/>
    <w:rsid w:val="002658D9"/>
    <w:rsid w:val="00271456"/>
    <w:rsid w:val="00271C42"/>
    <w:rsid w:val="002779E2"/>
    <w:rsid w:val="00284882"/>
    <w:rsid w:val="00290608"/>
    <w:rsid w:val="002925DD"/>
    <w:rsid w:val="002926D1"/>
    <w:rsid w:val="002931B5"/>
    <w:rsid w:val="002950E7"/>
    <w:rsid w:val="002A0DBE"/>
    <w:rsid w:val="002A4148"/>
    <w:rsid w:val="002A4A07"/>
    <w:rsid w:val="002A5368"/>
    <w:rsid w:val="002A54B9"/>
    <w:rsid w:val="002A7A0E"/>
    <w:rsid w:val="002B267B"/>
    <w:rsid w:val="002B3377"/>
    <w:rsid w:val="002B4256"/>
    <w:rsid w:val="002C1FCA"/>
    <w:rsid w:val="002C22E5"/>
    <w:rsid w:val="002C4ECA"/>
    <w:rsid w:val="002C4FDB"/>
    <w:rsid w:val="002C651C"/>
    <w:rsid w:val="002C6AD2"/>
    <w:rsid w:val="002C78CB"/>
    <w:rsid w:val="002D1032"/>
    <w:rsid w:val="002D131B"/>
    <w:rsid w:val="002D523E"/>
    <w:rsid w:val="002D5701"/>
    <w:rsid w:val="002D6B59"/>
    <w:rsid w:val="002E13C8"/>
    <w:rsid w:val="002E2283"/>
    <w:rsid w:val="002E7D36"/>
    <w:rsid w:val="002F336E"/>
    <w:rsid w:val="002F41D9"/>
    <w:rsid w:val="002F7C33"/>
    <w:rsid w:val="0030355D"/>
    <w:rsid w:val="0030397B"/>
    <w:rsid w:val="00304BBE"/>
    <w:rsid w:val="00304F24"/>
    <w:rsid w:val="00305806"/>
    <w:rsid w:val="00307387"/>
    <w:rsid w:val="00311368"/>
    <w:rsid w:val="00312FCB"/>
    <w:rsid w:val="003166CF"/>
    <w:rsid w:val="00317235"/>
    <w:rsid w:val="00326636"/>
    <w:rsid w:val="00340FF2"/>
    <w:rsid w:val="003413BB"/>
    <w:rsid w:val="00341E85"/>
    <w:rsid w:val="003457C1"/>
    <w:rsid w:val="003505ED"/>
    <w:rsid w:val="00350B92"/>
    <w:rsid w:val="00351899"/>
    <w:rsid w:val="00355878"/>
    <w:rsid w:val="00355FA5"/>
    <w:rsid w:val="00357F2D"/>
    <w:rsid w:val="00360414"/>
    <w:rsid w:val="0036539A"/>
    <w:rsid w:val="00367F36"/>
    <w:rsid w:val="00371274"/>
    <w:rsid w:val="00371500"/>
    <w:rsid w:val="00371E92"/>
    <w:rsid w:val="00373162"/>
    <w:rsid w:val="00374C07"/>
    <w:rsid w:val="003768F2"/>
    <w:rsid w:val="0038034E"/>
    <w:rsid w:val="003815A0"/>
    <w:rsid w:val="00383AC0"/>
    <w:rsid w:val="00386978"/>
    <w:rsid w:val="003870D4"/>
    <w:rsid w:val="003937B5"/>
    <w:rsid w:val="00394FB0"/>
    <w:rsid w:val="00395B7A"/>
    <w:rsid w:val="003A1413"/>
    <w:rsid w:val="003A2E7A"/>
    <w:rsid w:val="003A30BC"/>
    <w:rsid w:val="003A37BC"/>
    <w:rsid w:val="003A495B"/>
    <w:rsid w:val="003A6E4B"/>
    <w:rsid w:val="003B0669"/>
    <w:rsid w:val="003B558A"/>
    <w:rsid w:val="003B652E"/>
    <w:rsid w:val="003C12C2"/>
    <w:rsid w:val="003C1542"/>
    <w:rsid w:val="003C1E6B"/>
    <w:rsid w:val="003C235A"/>
    <w:rsid w:val="003C6F68"/>
    <w:rsid w:val="003D19D5"/>
    <w:rsid w:val="003D5790"/>
    <w:rsid w:val="003E5057"/>
    <w:rsid w:val="003E7355"/>
    <w:rsid w:val="003F0A51"/>
    <w:rsid w:val="003F27C4"/>
    <w:rsid w:val="003F2D6B"/>
    <w:rsid w:val="003F4C9A"/>
    <w:rsid w:val="003F5408"/>
    <w:rsid w:val="003F733D"/>
    <w:rsid w:val="003F7EEB"/>
    <w:rsid w:val="00401FBD"/>
    <w:rsid w:val="00402A33"/>
    <w:rsid w:val="00403530"/>
    <w:rsid w:val="004049E3"/>
    <w:rsid w:val="00404E73"/>
    <w:rsid w:val="00407284"/>
    <w:rsid w:val="00407D2C"/>
    <w:rsid w:val="0041314D"/>
    <w:rsid w:val="004146FF"/>
    <w:rsid w:val="00415AC3"/>
    <w:rsid w:val="00415E06"/>
    <w:rsid w:val="0042341C"/>
    <w:rsid w:val="004331B4"/>
    <w:rsid w:val="004349AE"/>
    <w:rsid w:val="004349B0"/>
    <w:rsid w:val="00435388"/>
    <w:rsid w:val="00436851"/>
    <w:rsid w:val="00437346"/>
    <w:rsid w:val="00437B75"/>
    <w:rsid w:val="00441655"/>
    <w:rsid w:val="00446392"/>
    <w:rsid w:val="004468C2"/>
    <w:rsid w:val="00446B8E"/>
    <w:rsid w:val="00450022"/>
    <w:rsid w:val="00450146"/>
    <w:rsid w:val="0045733D"/>
    <w:rsid w:val="004603D7"/>
    <w:rsid w:val="00460436"/>
    <w:rsid w:val="004623DB"/>
    <w:rsid w:val="00462A1C"/>
    <w:rsid w:val="00463DF7"/>
    <w:rsid w:val="0046417F"/>
    <w:rsid w:val="00470B75"/>
    <w:rsid w:val="004714D8"/>
    <w:rsid w:val="00472F66"/>
    <w:rsid w:val="00472FA8"/>
    <w:rsid w:val="00473420"/>
    <w:rsid w:val="00476A99"/>
    <w:rsid w:val="00480536"/>
    <w:rsid w:val="004845C1"/>
    <w:rsid w:val="004930E0"/>
    <w:rsid w:val="004A0CDA"/>
    <w:rsid w:val="004A15C1"/>
    <w:rsid w:val="004A1CCD"/>
    <w:rsid w:val="004A3CE2"/>
    <w:rsid w:val="004A3F18"/>
    <w:rsid w:val="004B0938"/>
    <w:rsid w:val="004B32F5"/>
    <w:rsid w:val="004B5E5B"/>
    <w:rsid w:val="004C35E8"/>
    <w:rsid w:val="004C41F7"/>
    <w:rsid w:val="004C50F2"/>
    <w:rsid w:val="004D2EC5"/>
    <w:rsid w:val="004D4091"/>
    <w:rsid w:val="004D630E"/>
    <w:rsid w:val="004D7426"/>
    <w:rsid w:val="004E1054"/>
    <w:rsid w:val="004E259B"/>
    <w:rsid w:val="004E2604"/>
    <w:rsid w:val="004E543E"/>
    <w:rsid w:val="004E6F3C"/>
    <w:rsid w:val="004E7AD4"/>
    <w:rsid w:val="004F00B9"/>
    <w:rsid w:val="004F1AEC"/>
    <w:rsid w:val="004F2613"/>
    <w:rsid w:val="004F2866"/>
    <w:rsid w:val="0050094E"/>
    <w:rsid w:val="005013EA"/>
    <w:rsid w:val="00512E42"/>
    <w:rsid w:val="00515BCA"/>
    <w:rsid w:val="00520039"/>
    <w:rsid w:val="00521A45"/>
    <w:rsid w:val="0052522E"/>
    <w:rsid w:val="00530817"/>
    <w:rsid w:val="00532608"/>
    <w:rsid w:val="00534DB9"/>
    <w:rsid w:val="00534F3E"/>
    <w:rsid w:val="00536CD3"/>
    <w:rsid w:val="0053752D"/>
    <w:rsid w:val="00537A28"/>
    <w:rsid w:val="00540587"/>
    <w:rsid w:val="00541731"/>
    <w:rsid w:val="0054229D"/>
    <w:rsid w:val="00543308"/>
    <w:rsid w:val="00543B82"/>
    <w:rsid w:val="00544970"/>
    <w:rsid w:val="005473B0"/>
    <w:rsid w:val="00547A04"/>
    <w:rsid w:val="00550146"/>
    <w:rsid w:val="00560239"/>
    <w:rsid w:val="00562D72"/>
    <w:rsid w:val="00567422"/>
    <w:rsid w:val="00573760"/>
    <w:rsid w:val="00575A70"/>
    <w:rsid w:val="00575AE5"/>
    <w:rsid w:val="00576D11"/>
    <w:rsid w:val="0058080A"/>
    <w:rsid w:val="00582DE5"/>
    <w:rsid w:val="00583714"/>
    <w:rsid w:val="005864C9"/>
    <w:rsid w:val="00587DBF"/>
    <w:rsid w:val="00587EE6"/>
    <w:rsid w:val="00590992"/>
    <w:rsid w:val="00591DC3"/>
    <w:rsid w:val="00595CED"/>
    <w:rsid w:val="005963E5"/>
    <w:rsid w:val="00596A15"/>
    <w:rsid w:val="00596A85"/>
    <w:rsid w:val="005A6F10"/>
    <w:rsid w:val="005B0E55"/>
    <w:rsid w:val="005B5687"/>
    <w:rsid w:val="005B582D"/>
    <w:rsid w:val="005B7051"/>
    <w:rsid w:val="005C02CE"/>
    <w:rsid w:val="005C0402"/>
    <w:rsid w:val="005C1C03"/>
    <w:rsid w:val="005C538B"/>
    <w:rsid w:val="005C7F2F"/>
    <w:rsid w:val="005D0632"/>
    <w:rsid w:val="005D209A"/>
    <w:rsid w:val="005D31A7"/>
    <w:rsid w:val="005D4BF7"/>
    <w:rsid w:val="005D6FB5"/>
    <w:rsid w:val="005D74EA"/>
    <w:rsid w:val="005D755C"/>
    <w:rsid w:val="005E1275"/>
    <w:rsid w:val="005E2174"/>
    <w:rsid w:val="005E2E01"/>
    <w:rsid w:val="005E3FAE"/>
    <w:rsid w:val="005E40FC"/>
    <w:rsid w:val="005F12D8"/>
    <w:rsid w:val="005F13EC"/>
    <w:rsid w:val="005F623F"/>
    <w:rsid w:val="005F7327"/>
    <w:rsid w:val="006002BD"/>
    <w:rsid w:val="00602B51"/>
    <w:rsid w:val="0060366D"/>
    <w:rsid w:val="006047DA"/>
    <w:rsid w:val="00605289"/>
    <w:rsid w:val="00612E64"/>
    <w:rsid w:val="00613EAE"/>
    <w:rsid w:val="00615DAB"/>
    <w:rsid w:val="00621B52"/>
    <w:rsid w:val="00623A2F"/>
    <w:rsid w:val="006250E6"/>
    <w:rsid w:val="00625A46"/>
    <w:rsid w:val="0063117D"/>
    <w:rsid w:val="00635032"/>
    <w:rsid w:val="006355BA"/>
    <w:rsid w:val="00637A0F"/>
    <w:rsid w:val="0064288D"/>
    <w:rsid w:val="0064462D"/>
    <w:rsid w:val="00647031"/>
    <w:rsid w:val="00660286"/>
    <w:rsid w:val="006617EA"/>
    <w:rsid w:val="006630D4"/>
    <w:rsid w:val="006642B2"/>
    <w:rsid w:val="006658D6"/>
    <w:rsid w:val="00666EAC"/>
    <w:rsid w:val="006705B3"/>
    <w:rsid w:val="00675D53"/>
    <w:rsid w:val="00682D1F"/>
    <w:rsid w:val="00683F22"/>
    <w:rsid w:val="00685156"/>
    <w:rsid w:val="00690678"/>
    <w:rsid w:val="00690B71"/>
    <w:rsid w:val="00694E13"/>
    <w:rsid w:val="006A13CD"/>
    <w:rsid w:val="006A18E1"/>
    <w:rsid w:val="006A4E36"/>
    <w:rsid w:val="006B5940"/>
    <w:rsid w:val="006B708F"/>
    <w:rsid w:val="006C0C61"/>
    <w:rsid w:val="006C210A"/>
    <w:rsid w:val="006C2913"/>
    <w:rsid w:val="006C3B89"/>
    <w:rsid w:val="006C4F51"/>
    <w:rsid w:val="006C7119"/>
    <w:rsid w:val="006C7EB4"/>
    <w:rsid w:val="006D1CE3"/>
    <w:rsid w:val="006D32A5"/>
    <w:rsid w:val="006D60B5"/>
    <w:rsid w:val="006E1002"/>
    <w:rsid w:val="006E15CE"/>
    <w:rsid w:val="006E2630"/>
    <w:rsid w:val="006E2D12"/>
    <w:rsid w:val="006E5479"/>
    <w:rsid w:val="006E7759"/>
    <w:rsid w:val="006F08CB"/>
    <w:rsid w:val="006F1DB0"/>
    <w:rsid w:val="006F4CDA"/>
    <w:rsid w:val="00700B58"/>
    <w:rsid w:val="00701FE8"/>
    <w:rsid w:val="00703199"/>
    <w:rsid w:val="00704D5E"/>
    <w:rsid w:val="00705D86"/>
    <w:rsid w:val="00707BBD"/>
    <w:rsid w:val="00712CDE"/>
    <w:rsid w:val="00713326"/>
    <w:rsid w:val="00714EFA"/>
    <w:rsid w:val="00720B85"/>
    <w:rsid w:val="00720F01"/>
    <w:rsid w:val="00721164"/>
    <w:rsid w:val="00721C1A"/>
    <w:rsid w:val="007238C6"/>
    <w:rsid w:val="00723D2B"/>
    <w:rsid w:val="00723E05"/>
    <w:rsid w:val="007300C9"/>
    <w:rsid w:val="00731EDA"/>
    <w:rsid w:val="0073343F"/>
    <w:rsid w:val="00736697"/>
    <w:rsid w:val="007403FF"/>
    <w:rsid w:val="00743D98"/>
    <w:rsid w:val="0074782A"/>
    <w:rsid w:val="00750084"/>
    <w:rsid w:val="00750617"/>
    <w:rsid w:val="00755782"/>
    <w:rsid w:val="007623FE"/>
    <w:rsid w:val="007660E9"/>
    <w:rsid w:val="00771F8D"/>
    <w:rsid w:val="007723E5"/>
    <w:rsid w:val="007727A3"/>
    <w:rsid w:val="00774FE5"/>
    <w:rsid w:val="00775158"/>
    <w:rsid w:val="0077518F"/>
    <w:rsid w:val="00780309"/>
    <w:rsid w:val="00781D02"/>
    <w:rsid w:val="0078673F"/>
    <w:rsid w:val="00795A83"/>
    <w:rsid w:val="00795DFA"/>
    <w:rsid w:val="007A1247"/>
    <w:rsid w:val="007A22FE"/>
    <w:rsid w:val="007A6EE7"/>
    <w:rsid w:val="007A7402"/>
    <w:rsid w:val="007A7C6B"/>
    <w:rsid w:val="007B048B"/>
    <w:rsid w:val="007B2292"/>
    <w:rsid w:val="007B3C88"/>
    <w:rsid w:val="007C58B2"/>
    <w:rsid w:val="007D006B"/>
    <w:rsid w:val="007D0839"/>
    <w:rsid w:val="007D2310"/>
    <w:rsid w:val="007D34FF"/>
    <w:rsid w:val="007D7CB1"/>
    <w:rsid w:val="007E0E53"/>
    <w:rsid w:val="007E3877"/>
    <w:rsid w:val="007E5576"/>
    <w:rsid w:val="007F0E87"/>
    <w:rsid w:val="007F1D84"/>
    <w:rsid w:val="007F58D3"/>
    <w:rsid w:val="008005BA"/>
    <w:rsid w:val="00803B7E"/>
    <w:rsid w:val="0080711C"/>
    <w:rsid w:val="0081017E"/>
    <w:rsid w:val="00811528"/>
    <w:rsid w:val="00812A6E"/>
    <w:rsid w:val="0081339C"/>
    <w:rsid w:val="00817D77"/>
    <w:rsid w:val="00820BF2"/>
    <w:rsid w:val="008222A1"/>
    <w:rsid w:val="0082661E"/>
    <w:rsid w:val="00831E03"/>
    <w:rsid w:val="00832ABA"/>
    <w:rsid w:val="0083319F"/>
    <w:rsid w:val="00833259"/>
    <w:rsid w:val="00835FE0"/>
    <w:rsid w:val="0083635C"/>
    <w:rsid w:val="008408AC"/>
    <w:rsid w:val="0084415E"/>
    <w:rsid w:val="008552E1"/>
    <w:rsid w:val="00855662"/>
    <w:rsid w:val="00856A05"/>
    <w:rsid w:val="00856E9D"/>
    <w:rsid w:val="00856EDA"/>
    <w:rsid w:val="00857242"/>
    <w:rsid w:val="00857866"/>
    <w:rsid w:val="00861D01"/>
    <w:rsid w:val="00865ECD"/>
    <w:rsid w:val="008740C4"/>
    <w:rsid w:val="00875928"/>
    <w:rsid w:val="00877CE5"/>
    <w:rsid w:val="00880A04"/>
    <w:rsid w:val="008810A4"/>
    <w:rsid w:val="00881674"/>
    <w:rsid w:val="00882590"/>
    <w:rsid w:val="00891E8C"/>
    <w:rsid w:val="00892A88"/>
    <w:rsid w:val="00895C2B"/>
    <w:rsid w:val="00896447"/>
    <w:rsid w:val="00896A59"/>
    <w:rsid w:val="008A2DF0"/>
    <w:rsid w:val="008A31F3"/>
    <w:rsid w:val="008A34FA"/>
    <w:rsid w:val="008A414D"/>
    <w:rsid w:val="008A5025"/>
    <w:rsid w:val="008A5535"/>
    <w:rsid w:val="008A7714"/>
    <w:rsid w:val="008B1E09"/>
    <w:rsid w:val="008B24FA"/>
    <w:rsid w:val="008B482A"/>
    <w:rsid w:val="008B5369"/>
    <w:rsid w:val="008B5414"/>
    <w:rsid w:val="008B61B7"/>
    <w:rsid w:val="008B635F"/>
    <w:rsid w:val="008C0458"/>
    <w:rsid w:val="008C0879"/>
    <w:rsid w:val="008C1743"/>
    <w:rsid w:val="008C2DF4"/>
    <w:rsid w:val="008D0285"/>
    <w:rsid w:val="008D0DDB"/>
    <w:rsid w:val="008D3346"/>
    <w:rsid w:val="008D3900"/>
    <w:rsid w:val="008D3AF2"/>
    <w:rsid w:val="008E0FA2"/>
    <w:rsid w:val="008E1E60"/>
    <w:rsid w:val="008E20CD"/>
    <w:rsid w:val="008E2D62"/>
    <w:rsid w:val="008E6E8D"/>
    <w:rsid w:val="008E76F9"/>
    <w:rsid w:val="008F51AC"/>
    <w:rsid w:val="00900A1E"/>
    <w:rsid w:val="009049F4"/>
    <w:rsid w:val="0091038B"/>
    <w:rsid w:val="00913E0E"/>
    <w:rsid w:val="00915C38"/>
    <w:rsid w:val="0092143D"/>
    <w:rsid w:val="00922923"/>
    <w:rsid w:val="00922BC5"/>
    <w:rsid w:val="00922DC3"/>
    <w:rsid w:val="00924BD3"/>
    <w:rsid w:val="00927CE2"/>
    <w:rsid w:val="0093186B"/>
    <w:rsid w:val="00931BBA"/>
    <w:rsid w:val="009326D6"/>
    <w:rsid w:val="009360D7"/>
    <w:rsid w:val="00942AE9"/>
    <w:rsid w:val="00945812"/>
    <w:rsid w:val="00945AA4"/>
    <w:rsid w:val="0094697A"/>
    <w:rsid w:val="00950F0F"/>
    <w:rsid w:val="00961CD1"/>
    <w:rsid w:val="0096275D"/>
    <w:rsid w:val="00963A0D"/>
    <w:rsid w:val="00975EC1"/>
    <w:rsid w:val="0098269D"/>
    <w:rsid w:val="00982B19"/>
    <w:rsid w:val="009830CB"/>
    <w:rsid w:val="009849EF"/>
    <w:rsid w:val="00985746"/>
    <w:rsid w:val="009860E2"/>
    <w:rsid w:val="00991FDB"/>
    <w:rsid w:val="00994822"/>
    <w:rsid w:val="00994A9F"/>
    <w:rsid w:val="009973B3"/>
    <w:rsid w:val="009A04B8"/>
    <w:rsid w:val="009A098D"/>
    <w:rsid w:val="009A2E15"/>
    <w:rsid w:val="009A3BD4"/>
    <w:rsid w:val="009A71EC"/>
    <w:rsid w:val="009A7857"/>
    <w:rsid w:val="009B2A03"/>
    <w:rsid w:val="009B2C4F"/>
    <w:rsid w:val="009C6DB7"/>
    <w:rsid w:val="009C71A3"/>
    <w:rsid w:val="009D3F8D"/>
    <w:rsid w:val="009D3FF4"/>
    <w:rsid w:val="009D48EA"/>
    <w:rsid w:val="009D543B"/>
    <w:rsid w:val="009D6E88"/>
    <w:rsid w:val="009E1408"/>
    <w:rsid w:val="009E209A"/>
    <w:rsid w:val="009E53FA"/>
    <w:rsid w:val="009E551E"/>
    <w:rsid w:val="009E709B"/>
    <w:rsid w:val="009E7D09"/>
    <w:rsid w:val="009F00ED"/>
    <w:rsid w:val="009F1290"/>
    <w:rsid w:val="009F2478"/>
    <w:rsid w:val="009F2AD7"/>
    <w:rsid w:val="009F34BF"/>
    <w:rsid w:val="009F3C8B"/>
    <w:rsid w:val="009F5406"/>
    <w:rsid w:val="00A0236F"/>
    <w:rsid w:val="00A0414F"/>
    <w:rsid w:val="00A04ED7"/>
    <w:rsid w:val="00A06F70"/>
    <w:rsid w:val="00A07170"/>
    <w:rsid w:val="00A124E6"/>
    <w:rsid w:val="00A12971"/>
    <w:rsid w:val="00A12DE6"/>
    <w:rsid w:val="00A12EFB"/>
    <w:rsid w:val="00A2117E"/>
    <w:rsid w:val="00A2143B"/>
    <w:rsid w:val="00A251CD"/>
    <w:rsid w:val="00A30B59"/>
    <w:rsid w:val="00A35B87"/>
    <w:rsid w:val="00A36EBD"/>
    <w:rsid w:val="00A37907"/>
    <w:rsid w:val="00A41E8E"/>
    <w:rsid w:val="00A4486F"/>
    <w:rsid w:val="00A4717B"/>
    <w:rsid w:val="00A477A4"/>
    <w:rsid w:val="00A50246"/>
    <w:rsid w:val="00A50EB3"/>
    <w:rsid w:val="00A53E6E"/>
    <w:rsid w:val="00A57BD1"/>
    <w:rsid w:val="00A57E54"/>
    <w:rsid w:val="00A60AFE"/>
    <w:rsid w:val="00A60BF4"/>
    <w:rsid w:val="00A612AD"/>
    <w:rsid w:val="00A622BC"/>
    <w:rsid w:val="00A646A6"/>
    <w:rsid w:val="00A654E1"/>
    <w:rsid w:val="00A65864"/>
    <w:rsid w:val="00A70001"/>
    <w:rsid w:val="00A736C7"/>
    <w:rsid w:val="00A761B2"/>
    <w:rsid w:val="00A83825"/>
    <w:rsid w:val="00A84A94"/>
    <w:rsid w:val="00A93D85"/>
    <w:rsid w:val="00A94C87"/>
    <w:rsid w:val="00A95699"/>
    <w:rsid w:val="00A967FC"/>
    <w:rsid w:val="00A972D4"/>
    <w:rsid w:val="00AA039A"/>
    <w:rsid w:val="00AA15C1"/>
    <w:rsid w:val="00AA374B"/>
    <w:rsid w:val="00AA4E19"/>
    <w:rsid w:val="00AA4F6F"/>
    <w:rsid w:val="00AB0FC2"/>
    <w:rsid w:val="00AC0C54"/>
    <w:rsid w:val="00AC4642"/>
    <w:rsid w:val="00AC4DDC"/>
    <w:rsid w:val="00AC5CEB"/>
    <w:rsid w:val="00AC6A00"/>
    <w:rsid w:val="00AC6C28"/>
    <w:rsid w:val="00AC6D17"/>
    <w:rsid w:val="00AC74AA"/>
    <w:rsid w:val="00AD29CD"/>
    <w:rsid w:val="00AD4487"/>
    <w:rsid w:val="00AD74C3"/>
    <w:rsid w:val="00AE7927"/>
    <w:rsid w:val="00AF15A1"/>
    <w:rsid w:val="00AF3306"/>
    <w:rsid w:val="00AF3F63"/>
    <w:rsid w:val="00AF4391"/>
    <w:rsid w:val="00AF5F60"/>
    <w:rsid w:val="00AF5FED"/>
    <w:rsid w:val="00AF6EAB"/>
    <w:rsid w:val="00B00E5A"/>
    <w:rsid w:val="00B01440"/>
    <w:rsid w:val="00B04573"/>
    <w:rsid w:val="00B067E0"/>
    <w:rsid w:val="00B1019D"/>
    <w:rsid w:val="00B12D60"/>
    <w:rsid w:val="00B16E57"/>
    <w:rsid w:val="00B1798F"/>
    <w:rsid w:val="00B23522"/>
    <w:rsid w:val="00B24300"/>
    <w:rsid w:val="00B251D1"/>
    <w:rsid w:val="00B26183"/>
    <w:rsid w:val="00B3022D"/>
    <w:rsid w:val="00B30E83"/>
    <w:rsid w:val="00B313DA"/>
    <w:rsid w:val="00B33EF1"/>
    <w:rsid w:val="00B35924"/>
    <w:rsid w:val="00B359A3"/>
    <w:rsid w:val="00B35CE5"/>
    <w:rsid w:val="00B369D4"/>
    <w:rsid w:val="00B372F5"/>
    <w:rsid w:val="00B44C53"/>
    <w:rsid w:val="00B45C4A"/>
    <w:rsid w:val="00B515E5"/>
    <w:rsid w:val="00B532D1"/>
    <w:rsid w:val="00B54587"/>
    <w:rsid w:val="00B54F89"/>
    <w:rsid w:val="00B5597F"/>
    <w:rsid w:val="00B56791"/>
    <w:rsid w:val="00B56BD1"/>
    <w:rsid w:val="00B576BA"/>
    <w:rsid w:val="00B629A4"/>
    <w:rsid w:val="00B639AC"/>
    <w:rsid w:val="00B6654C"/>
    <w:rsid w:val="00B6658C"/>
    <w:rsid w:val="00B71DAE"/>
    <w:rsid w:val="00B723C9"/>
    <w:rsid w:val="00B7785B"/>
    <w:rsid w:val="00B81C8C"/>
    <w:rsid w:val="00B81CEF"/>
    <w:rsid w:val="00B8247B"/>
    <w:rsid w:val="00B828E7"/>
    <w:rsid w:val="00B82F95"/>
    <w:rsid w:val="00B87F84"/>
    <w:rsid w:val="00B90ED6"/>
    <w:rsid w:val="00B92B75"/>
    <w:rsid w:val="00B92EC2"/>
    <w:rsid w:val="00B940D7"/>
    <w:rsid w:val="00BA1EFC"/>
    <w:rsid w:val="00BA2DB8"/>
    <w:rsid w:val="00BA7EFE"/>
    <w:rsid w:val="00BB00CF"/>
    <w:rsid w:val="00BB051D"/>
    <w:rsid w:val="00BB1337"/>
    <w:rsid w:val="00BB4CA3"/>
    <w:rsid w:val="00BB51E2"/>
    <w:rsid w:val="00BB6BE5"/>
    <w:rsid w:val="00BC1104"/>
    <w:rsid w:val="00BC3CF3"/>
    <w:rsid w:val="00BC4826"/>
    <w:rsid w:val="00BC4A4E"/>
    <w:rsid w:val="00BC6D34"/>
    <w:rsid w:val="00BC7E01"/>
    <w:rsid w:val="00BD1E96"/>
    <w:rsid w:val="00BD495F"/>
    <w:rsid w:val="00BD76E9"/>
    <w:rsid w:val="00BE0242"/>
    <w:rsid w:val="00BE0B7E"/>
    <w:rsid w:val="00BE2C77"/>
    <w:rsid w:val="00BE372F"/>
    <w:rsid w:val="00BE4198"/>
    <w:rsid w:val="00BE6DE7"/>
    <w:rsid w:val="00BF0D93"/>
    <w:rsid w:val="00BF1898"/>
    <w:rsid w:val="00BF1D37"/>
    <w:rsid w:val="00C001A5"/>
    <w:rsid w:val="00C00BD3"/>
    <w:rsid w:val="00C021A2"/>
    <w:rsid w:val="00C151B5"/>
    <w:rsid w:val="00C16264"/>
    <w:rsid w:val="00C16B5A"/>
    <w:rsid w:val="00C209F6"/>
    <w:rsid w:val="00C2712C"/>
    <w:rsid w:val="00C27F0C"/>
    <w:rsid w:val="00C30464"/>
    <w:rsid w:val="00C306E1"/>
    <w:rsid w:val="00C34820"/>
    <w:rsid w:val="00C37196"/>
    <w:rsid w:val="00C37730"/>
    <w:rsid w:val="00C4396A"/>
    <w:rsid w:val="00C44451"/>
    <w:rsid w:val="00C45056"/>
    <w:rsid w:val="00C46ADB"/>
    <w:rsid w:val="00C46B3B"/>
    <w:rsid w:val="00C47B4F"/>
    <w:rsid w:val="00C47EF5"/>
    <w:rsid w:val="00C5218E"/>
    <w:rsid w:val="00C531D3"/>
    <w:rsid w:val="00C54CD6"/>
    <w:rsid w:val="00C54D35"/>
    <w:rsid w:val="00C558C9"/>
    <w:rsid w:val="00C56C75"/>
    <w:rsid w:val="00C670D7"/>
    <w:rsid w:val="00C700FC"/>
    <w:rsid w:val="00C71814"/>
    <w:rsid w:val="00C71CFC"/>
    <w:rsid w:val="00C74CE2"/>
    <w:rsid w:val="00C81407"/>
    <w:rsid w:val="00C83CFB"/>
    <w:rsid w:val="00C84A20"/>
    <w:rsid w:val="00C87CDA"/>
    <w:rsid w:val="00CA13A6"/>
    <w:rsid w:val="00CA2ED7"/>
    <w:rsid w:val="00CA3CB6"/>
    <w:rsid w:val="00CA40F3"/>
    <w:rsid w:val="00CA4BE9"/>
    <w:rsid w:val="00CB5F2D"/>
    <w:rsid w:val="00CB64A8"/>
    <w:rsid w:val="00CB6C4C"/>
    <w:rsid w:val="00CC0AD4"/>
    <w:rsid w:val="00CC2E88"/>
    <w:rsid w:val="00CC332F"/>
    <w:rsid w:val="00CC36DB"/>
    <w:rsid w:val="00CC3A46"/>
    <w:rsid w:val="00CD0938"/>
    <w:rsid w:val="00CD1A5F"/>
    <w:rsid w:val="00CD21BE"/>
    <w:rsid w:val="00CD456E"/>
    <w:rsid w:val="00CE5894"/>
    <w:rsid w:val="00CE5E66"/>
    <w:rsid w:val="00CF1692"/>
    <w:rsid w:val="00CF51F6"/>
    <w:rsid w:val="00CF7079"/>
    <w:rsid w:val="00CF7161"/>
    <w:rsid w:val="00D02D94"/>
    <w:rsid w:val="00D05FF8"/>
    <w:rsid w:val="00D070D9"/>
    <w:rsid w:val="00D13019"/>
    <w:rsid w:val="00D14057"/>
    <w:rsid w:val="00D17D7E"/>
    <w:rsid w:val="00D21477"/>
    <w:rsid w:val="00D24894"/>
    <w:rsid w:val="00D2786F"/>
    <w:rsid w:val="00D33409"/>
    <w:rsid w:val="00D34AEF"/>
    <w:rsid w:val="00D4048C"/>
    <w:rsid w:val="00D41340"/>
    <w:rsid w:val="00D42883"/>
    <w:rsid w:val="00D429DA"/>
    <w:rsid w:val="00D4307C"/>
    <w:rsid w:val="00D43080"/>
    <w:rsid w:val="00D501BD"/>
    <w:rsid w:val="00D505FB"/>
    <w:rsid w:val="00D50C58"/>
    <w:rsid w:val="00D544A5"/>
    <w:rsid w:val="00D60BD0"/>
    <w:rsid w:val="00D6120E"/>
    <w:rsid w:val="00D62431"/>
    <w:rsid w:val="00D625F1"/>
    <w:rsid w:val="00D62FF3"/>
    <w:rsid w:val="00D63BE5"/>
    <w:rsid w:val="00D6491A"/>
    <w:rsid w:val="00D65031"/>
    <w:rsid w:val="00D65EB2"/>
    <w:rsid w:val="00D72630"/>
    <w:rsid w:val="00D72C29"/>
    <w:rsid w:val="00D73BD4"/>
    <w:rsid w:val="00D73E39"/>
    <w:rsid w:val="00D82B03"/>
    <w:rsid w:val="00D82F8D"/>
    <w:rsid w:val="00D903BE"/>
    <w:rsid w:val="00D90524"/>
    <w:rsid w:val="00D90FD0"/>
    <w:rsid w:val="00D94569"/>
    <w:rsid w:val="00DA0110"/>
    <w:rsid w:val="00DB1BA9"/>
    <w:rsid w:val="00DB5F59"/>
    <w:rsid w:val="00DB6FB8"/>
    <w:rsid w:val="00DC29B7"/>
    <w:rsid w:val="00DC79B0"/>
    <w:rsid w:val="00DD059B"/>
    <w:rsid w:val="00DD11CF"/>
    <w:rsid w:val="00DD46D5"/>
    <w:rsid w:val="00DD7775"/>
    <w:rsid w:val="00DE179D"/>
    <w:rsid w:val="00DE2B8A"/>
    <w:rsid w:val="00DE4F40"/>
    <w:rsid w:val="00DE64E4"/>
    <w:rsid w:val="00DE7DD3"/>
    <w:rsid w:val="00DF1310"/>
    <w:rsid w:val="00DF3E3A"/>
    <w:rsid w:val="00DF4BE8"/>
    <w:rsid w:val="00DF786E"/>
    <w:rsid w:val="00E02FB1"/>
    <w:rsid w:val="00E0551E"/>
    <w:rsid w:val="00E07676"/>
    <w:rsid w:val="00E13200"/>
    <w:rsid w:val="00E1333D"/>
    <w:rsid w:val="00E1490A"/>
    <w:rsid w:val="00E15B4B"/>
    <w:rsid w:val="00E165E1"/>
    <w:rsid w:val="00E221C1"/>
    <w:rsid w:val="00E25A23"/>
    <w:rsid w:val="00E31387"/>
    <w:rsid w:val="00E32674"/>
    <w:rsid w:val="00E35E8F"/>
    <w:rsid w:val="00E3604F"/>
    <w:rsid w:val="00E41FB6"/>
    <w:rsid w:val="00E44FE4"/>
    <w:rsid w:val="00E46019"/>
    <w:rsid w:val="00E50050"/>
    <w:rsid w:val="00E51A4F"/>
    <w:rsid w:val="00E544B1"/>
    <w:rsid w:val="00E54828"/>
    <w:rsid w:val="00E5511D"/>
    <w:rsid w:val="00E56BA1"/>
    <w:rsid w:val="00E603D7"/>
    <w:rsid w:val="00E61DEA"/>
    <w:rsid w:val="00E7638D"/>
    <w:rsid w:val="00E81673"/>
    <w:rsid w:val="00E81BD6"/>
    <w:rsid w:val="00E82571"/>
    <w:rsid w:val="00E83372"/>
    <w:rsid w:val="00E864AE"/>
    <w:rsid w:val="00E8678E"/>
    <w:rsid w:val="00E86D57"/>
    <w:rsid w:val="00E9151A"/>
    <w:rsid w:val="00E925F5"/>
    <w:rsid w:val="00E93685"/>
    <w:rsid w:val="00E94E65"/>
    <w:rsid w:val="00E96597"/>
    <w:rsid w:val="00EA72DA"/>
    <w:rsid w:val="00EB1B6B"/>
    <w:rsid w:val="00EB1F09"/>
    <w:rsid w:val="00EB3EAA"/>
    <w:rsid w:val="00EB512A"/>
    <w:rsid w:val="00EB61DF"/>
    <w:rsid w:val="00EB63BD"/>
    <w:rsid w:val="00EC0817"/>
    <w:rsid w:val="00EC5C35"/>
    <w:rsid w:val="00EC7D59"/>
    <w:rsid w:val="00ED13B7"/>
    <w:rsid w:val="00ED47CB"/>
    <w:rsid w:val="00ED7D47"/>
    <w:rsid w:val="00EE152C"/>
    <w:rsid w:val="00EE2FA2"/>
    <w:rsid w:val="00EE3602"/>
    <w:rsid w:val="00EE641B"/>
    <w:rsid w:val="00EF552E"/>
    <w:rsid w:val="00EF58BF"/>
    <w:rsid w:val="00F03914"/>
    <w:rsid w:val="00F05AF4"/>
    <w:rsid w:val="00F06E7D"/>
    <w:rsid w:val="00F15C68"/>
    <w:rsid w:val="00F1769E"/>
    <w:rsid w:val="00F259C2"/>
    <w:rsid w:val="00F26AFB"/>
    <w:rsid w:val="00F33675"/>
    <w:rsid w:val="00F33FC7"/>
    <w:rsid w:val="00F36069"/>
    <w:rsid w:val="00F36BD2"/>
    <w:rsid w:val="00F454C9"/>
    <w:rsid w:val="00F46E20"/>
    <w:rsid w:val="00F47D01"/>
    <w:rsid w:val="00F5310A"/>
    <w:rsid w:val="00F53FDA"/>
    <w:rsid w:val="00F5461C"/>
    <w:rsid w:val="00F5745B"/>
    <w:rsid w:val="00F575E9"/>
    <w:rsid w:val="00F607B8"/>
    <w:rsid w:val="00F62D85"/>
    <w:rsid w:val="00F63187"/>
    <w:rsid w:val="00F65C40"/>
    <w:rsid w:val="00F67385"/>
    <w:rsid w:val="00F719D9"/>
    <w:rsid w:val="00F725D0"/>
    <w:rsid w:val="00F73D17"/>
    <w:rsid w:val="00F80261"/>
    <w:rsid w:val="00F80CFC"/>
    <w:rsid w:val="00F81650"/>
    <w:rsid w:val="00F86227"/>
    <w:rsid w:val="00F8769C"/>
    <w:rsid w:val="00F87CD2"/>
    <w:rsid w:val="00F917FB"/>
    <w:rsid w:val="00F93A19"/>
    <w:rsid w:val="00F94AA2"/>
    <w:rsid w:val="00F9552A"/>
    <w:rsid w:val="00F97BB4"/>
    <w:rsid w:val="00F97CAF"/>
    <w:rsid w:val="00FA161B"/>
    <w:rsid w:val="00FA4202"/>
    <w:rsid w:val="00FA6BF4"/>
    <w:rsid w:val="00FA6ED1"/>
    <w:rsid w:val="00FB338C"/>
    <w:rsid w:val="00FB3F14"/>
    <w:rsid w:val="00FB505F"/>
    <w:rsid w:val="00FB6A54"/>
    <w:rsid w:val="00FB7087"/>
    <w:rsid w:val="00FB7BD6"/>
    <w:rsid w:val="00FC233B"/>
    <w:rsid w:val="00FC576B"/>
    <w:rsid w:val="00FC7A21"/>
    <w:rsid w:val="00FD283B"/>
    <w:rsid w:val="00FD32C7"/>
    <w:rsid w:val="00FD34E2"/>
    <w:rsid w:val="00FD3F98"/>
    <w:rsid w:val="00FD52AE"/>
    <w:rsid w:val="00FD71AF"/>
    <w:rsid w:val="00FE0821"/>
    <w:rsid w:val="00FE18E9"/>
    <w:rsid w:val="00FE2415"/>
    <w:rsid w:val="00FE343C"/>
    <w:rsid w:val="00FE5A10"/>
    <w:rsid w:val="00FE7647"/>
    <w:rsid w:val="00FF475D"/>
    <w:rsid w:val="00FF645B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652CC175"/>
  <w15:chartTrackingRefBased/>
  <w15:docId w15:val="{C360983D-B069-440A-A7BF-848F22E4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9973B3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9973B3"/>
    <w:rPr>
      <w:rFonts w:cs="Times New Roman"/>
    </w:rPr>
  </w:style>
  <w:style w:type="paragraph" w:customStyle="1" w:styleId="-">
    <w:name w:val="欄-項目符號"/>
    <w:basedOn w:val="a3"/>
    <w:uiPriority w:val="99"/>
    <w:rsid w:val="009973B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bCs/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9973B3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  <w:rPr>
      <w:bCs/>
    </w:rPr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 w:val="0"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bCs/>
      <w:sz w:val="36"/>
    </w:rPr>
  </w:style>
  <w:style w:type="paragraph" w:customStyle="1" w:styleId="36">
    <w:name w:val="表格欄3數字"/>
    <w:basedOn w:val="21"/>
    <w:link w:val="310"/>
    <w:uiPriority w:val="99"/>
    <w:rsid w:val="00C54D35"/>
    <w:rPr>
      <w:bCs w:val="0"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uiPriority w:val="99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5BySSSa6OFXI&#27506;&#20837;&#27770;&#31639;&#20462;&#27491;&#25976;&#26126;&#32048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(x86)\NAO\Report\I5BySSSa6OFXI歲入決算修正數明細表L.dot</Template>
  <TotalTime>17</TotalTime>
  <Pages>2</Pages>
  <Words>402</Words>
  <Characters>562</Characters>
  <Application>Microsoft Office Word</Application>
  <DocSecurity>0</DocSecurity>
  <Lines>4</Lines>
  <Paragraphs>1</Paragraphs>
  <ScaleCrop>false</ScaleCrop>
  <Company>nao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江麗芬</dc:creator>
  <cp:keywords/>
  <cp:lastModifiedBy>羿每 陳</cp:lastModifiedBy>
  <cp:revision>10</cp:revision>
  <cp:lastPrinted>2025-06-17T06:11:00Z</cp:lastPrinted>
  <dcterms:created xsi:type="dcterms:W3CDTF">2025-06-25T01:37:00Z</dcterms:created>
  <dcterms:modified xsi:type="dcterms:W3CDTF">2025-07-02T06:25:00Z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